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65A24" w14:textId="77777777" w:rsidR="0026318E" w:rsidRPr="0026318E" w:rsidRDefault="0026318E" w:rsidP="0026318E">
      <w:pPr>
        <w:jc w:val="right"/>
        <w:rPr>
          <w:rFonts w:ascii="Times New Roman" w:hAnsi="Times New Roman"/>
          <w:b/>
          <w:sz w:val="24"/>
          <w:szCs w:val="24"/>
          <w:lang w:eastAsia="lt-LT"/>
        </w:rPr>
      </w:pPr>
      <w:proofErr w:type="spellStart"/>
      <w:r w:rsidRPr="0026318E">
        <w:rPr>
          <w:rFonts w:ascii="Times New Roman" w:hAnsi="Times New Roman"/>
          <w:b/>
          <w:sz w:val="24"/>
          <w:szCs w:val="24"/>
          <w:lang w:eastAsia="lt-LT"/>
        </w:rPr>
        <w:t>Projektas</w:t>
      </w:r>
      <w:proofErr w:type="spellEnd"/>
    </w:p>
    <w:p w14:paraId="0CFCDC51" w14:textId="77777777" w:rsidR="0026318E" w:rsidRPr="0026318E" w:rsidRDefault="0026318E" w:rsidP="0026318E">
      <w:pPr>
        <w:jc w:val="center"/>
        <w:rPr>
          <w:rFonts w:ascii="Times New Roman" w:hAnsi="Times New Roman"/>
          <w:sz w:val="24"/>
          <w:szCs w:val="24"/>
          <w:lang w:eastAsia="lt-LT"/>
        </w:rPr>
      </w:pPr>
      <w:r w:rsidRPr="0026318E">
        <w:rPr>
          <w:rFonts w:ascii="Times New Roman" w:hAnsi="Times New Roman"/>
          <w:noProof/>
          <w:sz w:val="24"/>
          <w:szCs w:val="24"/>
          <w:lang w:val="lt-LT" w:eastAsia="lt-LT"/>
        </w:rPr>
        <w:drawing>
          <wp:inline distT="0" distB="0" distL="0" distR="0" wp14:anchorId="3C1446D9" wp14:editId="70EED8BB">
            <wp:extent cx="657225" cy="657225"/>
            <wp:effectExtent l="0" t="0" r="9525" b="9525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CBC9B" w14:textId="77777777" w:rsidR="0026318E" w:rsidRPr="0026318E" w:rsidRDefault="0026318E" w:rsidP="0026318E">
      <w:pPr>
        <w:jc w:val="center"/>
        <w:rPr>
          <w:rFonts w:ascii="Times New Roman" w:hAnsi="Times New Roman"/>
          <w:sz w:val="24"/>
          <w:szCs w:val="24"/>
          <w:lang w:eastAsia="lt-LT"/>
        </w:rPr>
      </w:pPr>
    </w:p>
    <w:p w14:paraId="26FC7474" w14:textId="77777777" w:rsidR="0026318E" w:rsidRPr="0026318E" w:rsidRDefault="0026318E" w:rsidP="0026318E">
      <w:pPr>
        <w:jc w:val="center"/>
        <w:rPr>
          <w:rFonts w:ascii="Times New Roman" w:hAnsi="Times New Roman"/>
          <w:b/>
          <w:sz w:val="24"/>
          <w:szCs w:val="24"/>
          <w:lang w:eastAsia="lt-LT"/>
        </w:rPr>
      </w:pPr>
      <w:r w:rsidRPr="0026318E">
        <w:rPr>
          <w:rFonts w:ascii="Times New Roman" w:hAnsi="Times New Roman"/>
          <w:b/>
          <w:sz w:val="24"/>
          <w:szCs w:val="24"/>
          <w:lang w:eastAsia="lt-LT"/>
        </w:rPr>
        <w:t>ANYKŠČIŲ RAJONO SAVIVALDYBĖS</w:t>
      </w:r>
    </w:p>
    <w:p w14:paraId="3E0C606E" w14:textId="77777777" w:rsidR="0026318E" w:rsidRPr="0026318E" w:rsidRDefault="0026318E" w:rsidP="0026318E">
      <w:pPr>
        <w:jc w:val="center"/>
        <w:rPr>
          <w:rFonts w:ascii="Times New Roman" w:hAnsi="Times New Roman"/>
          <w:b/>
          <w:sz w:val="24"/>
          <w:szCs w:val="24"/>
          <w:lang w:eastAsia="lt-LT"/>
        </w:rPr>
      </w:pPr>
      <w:r w:rsidRPr="0026318E">
        <w:rPr>
          <w:rFonts w:ascii="Times New Roman" w:hAnsi="Times New Roman"/>
          <w:b/>
          <w:sz w:val="24"/>
          <w:szCs w:val="24"/>
          <w:lang w:eastAsia="lt-LT"/>
        </w:rPr>
        <w:t>TARYBA</w:t>
      </w:r>
    </w:p>
    <w:p w14:paraId="7BDC3113" w14:textId="77777777" w:rsidR="0026318E" w:rsidRPr="0026318E" w:rsidRDefault="0026318E" w:rsidP="0026318E">
      <w:pPr>
        <w:rPr>
          <w:rFonts w:ascii="Times New Roman" w:hAnsi="Times New Roman"/>
          <w:sz w:val="24"/>
          <w:szCs w:val="24"/>
        </w:rPr>
      </w:pPr>
    </w:p>
    <w:p w14:paraId="4953B34B" w14:textId="77777777" w:rsidR="0026318E" w:rsidRPr="0026318E" w:rsidRDefault="0026318E" w:rsidP="0026318E">
      <w:pPr>
        <w:jc w:val="center"/>
        <w:rPr>
          <w:rFonts w:ascii="Times New Roman" w:hAnsi="Times New Roman"/>
          <w:b/>
          <w:sz w:val="24"/>
          <w:szCs w:val="24"/>
          <w:lang w:eastAsia="lt-LT"/>
        </w:rPr>
      </w:pPr>
      <w:r w:rsidRPr="0026318E">
        <w:rPr>
          <w:rFonts w:ascii="Times New Roman" w:hAnsi="Times New Roman"/>
          <w:b/>
          <w:sz w:val="24"/>
          <w:szCs w:val="24"/>
          <w:lang w:eastAsia="lt-LT"/>
        </w:rPr>
        <w:t>SPRENDIMAS</w:t>
      </w:r>
    </w:p>
    <w:p w14:paraId="390AD465" w14:textId="77777777" w:rsidR="0026318E" w:rsidRPr="008756DD" w:rsidRDefault="0026318E" w:rsidP="0026318E">
      <w:pPr>
        <w:pStyle w:val="Default"/>
        <w:jc w:val="center"/>
      </w:pPr>
      <w:r w:rsidRPr="0026318E">
        <w:rPr>
          <w:b/>
          <w:caps/>
        </w:rPr>
        <w:t xml:space="preserve">DĖL ANYKŠČIŲ RAJONO SAVIVALDYBĖS </w:t>
      </w:r>
      <w:r w:rsidRPr="0026318E">
        <w:rPr>
          <w:b/>
          <w:bCs/>
        </w:rPr>
        <w:t>VAIKŲ VASAROS STOVYKLŲ</w:t>
      </w:r>
      <w:r w:rsidRPr="1C7C78F0">
        <w:rPr>
          <w:b/>
          <w:bCs/>
        </w:rPr>
        <w:t xml:space="preserve"> IR KITŲ NEFORMALIOJO VAIKŲ ŠVIETIMO VEIKLŲ FINANSAVIMO </w:t>
      </w:r>
      <w:r>
        <w:rPr>
          <w:b/>
          <w:bCs/>
          <w:color w:val="auto"/>
        </w:rPr>
        <w:t>TVARKOS APRAŠO PATVIRTINIMO</w:t>
      </w:r>
    </w:p>
    <w:p w14:paraId="6FB493B3" w14:textId="77777777" w:rsidR="0026318E" w:rsidRDefault="0026318E" w:rsidP="0026318E"/>
    <w:p w14:paraId="7D931FB4" w14:textId="0C9FCDD8" w:rsidR="0026318E" w:rsidRPr="0026318E" w:rsidRDefault="0026318E" w:rsidP="0026318E">
      <w:pPr>
        <w:jc w:val="center"/>
        <w:rPr>
          <w:rFonts w:ascii="Times New Roman" w:hAnsi="Times New Roman"/>
          <w:sz w:val="24"/>
          <w:szCs w:val="24"/>
          <w:lang w:eastAsia="lt-LT"/>
        </w:rPr>
      </w:pPr>
      <w:r w:rsidRPr="0026318E">
        <w:rPr>
          <w:rFonts w:ascii="Times New Roman" w:hAnsi="Times New Roman"/>
          <w:sz w:val="24"/>
          <w:szCs w:val="24"/>
          <w:lang w:eastAsia="lt-LT"/>
        </w:rPr>
        <w:t xml:space="preserve">2020 m. </w:t>
      </w:r>
      <w:proofErr w:type="spellStart"/>
      <w:r w:rsidRPr="0026318E">
        <w:rPr>
          <w:rFonts w:ascii="Times New Roman" w:hAnsi="Times New Roman"/>
          <w:sz w:val="24"/>
          <w:szCs w:val="24"/>
          <w:lang w:eastAsia="lt-LT"/>
        </w:rPr>
        <w:t>liepos</w:t>
      </w:r>
      <w:proofErr w:type="spellEnd"/>
      <w:r w:rsidRPr="0026318E">
        <w:rPr>
          <w:rFonts w:ascii="Times New Roman" w:hAnsi="Times New Roman"/>
          <w:sz w:val="24"/>
          <w:szCs w:val="24"/>
          <w:lang w:eastAsia="lt-LT"/>
        </w:rPr>
        <w:t xml:space="preserve">      d. Nr. 1-T-</w:t>
      </w:r>
    </w:p>
    <w:p w14:paraId="103428F7" w14:textId="77777777" w:rsidR="0026318E" w:rsidRPr="0026318E" w:rsidRDefault="0026318E" w:rsidP="0026318E">
      <w:pPr>
        <w:jc w:val="center"/>
        <w:rPr>
          <w:rFonts w:ascii="Times New Roman" w:hAnsi="Times New Roman"/>
          <w:sz w:val="24"/>
          <w:szCs w:val="24"/>
          <w:lang w:eastAsia="lt-LT"/>
        </w:rPr>
      </w:pPr>
      <w:proofErr w:type="spellStart"/>
      <w:r w:rsidRPr="0026318E">
        <w:rPr>
          <w:rFonts w:ascii="Times New Roman" w:hAnsi="Times New Roman"/>
          <w:sz w:val="24"/>
          <w:szCs w:val="24"/>
          <w:lang w:eastAsia="lt-LT"/>
        </w:rPr>
        <w:t>Anykščiai</w:t>
      </w:r>
      <w:proofErr w:type="spellEnd"/>
    </w:p>
    <w:p w14:paraId="3A5014BA" w14:textId="77777777" w:rsidR="0026318E" w:rsidRDefault="0026318E" w:rsidP="004E729A">
      <w:pPr>
        <w:jc w:val="center"/>
        <w:rPr>
          <w:rFonts w:ascii="Times New Roman" w:hAnsi="Times New Roman"/>
          <w:lang w:val="lt-LT"/>
        </w:rPr>
      </w:pPr>
    </w:p>
    <w:p w14:paraId="596BF79D" w14:textId="7638D1E4" w:rsidR="0026318E" w:rsidRPr="0026318E" w:rsidRDefault="004E729A" w:rsidP="0026318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eastAsia="lt-LT"/>
        </w:rPr>
      </w:pPr>
      <w:r w:rsidRPr="0026318E">
        <w:rPr>
          <w:rFonts w:ascii="Times New Roman" w:hAnsi="Times New Roman"/>
          <w:sz w:val="24"/>
          <w:szCs w:val="24"/>
          <w:lang w:val="lt-LT"/>
        </w:rPr>
        <w:t xml:space="preserve">       Vadovaudamasi Lietuvos Respublikos vietos </w:t>
      </w:r>
      <w:r w:rsidRPr="00011BD9">
        <w:rPr>
          <w:rFonts w:ascii="Times New Roman" w:hAnsi="Times New Roman"/>
          <w:sz w:val="24"/>
          <w:szCs w:val="24"/>
          <w:lang w:val="lt-LT"/>
        </w:rPr>
        <w:t>savivaldos įstatymo</w:t>
      </w:r>
      <w:r w:rsidR="004C445F" w:rsidRPr="00011BD9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11BD9" w:rsidRPr="00011BD9">
        <w:rPr>
          <w:rFonts w:ascii="Times New Roman" w:hAnsi="Times New Roman"/>
          <w:sz w:val="24"/>
          <w:szCs w:val="24"/>
          <w:lang w:val="lt-LT"/>
        </w:rPr>
        <w:t xml:space="preserve">6 straipsnio 8 punktu, </w:t>
      </w:r>
      <w:proofErr w:type="spellStart"/>
      <w:r w:rsidRPr="00011BD9">
        <w:rPr>
          <w:rFonts w:ascii="Times New Roman" w:hAnsi="Times New Roman"/>
          <w:sz w:val="24"/>
          <w:szCs w:val="24"/>
        </w:rPr>
        <w:t>Vaikų</w:t>
      </w:r>
      <w:proofErr w:type="spellEnd"/>
      <w:r w:rsidRPr="00011B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BD9">
        <w:rPr>
          <w:rFonts w:ascii="Times New Roman" w:hAnsi="Times New Roman"/>
          <w:sz w:val="24"/>
          <w:szCs w:val="24"/>
        </w:rPr>
        <w:t>vasaros</w:t>
      </w:r>
      <w:proofErr w:type="spellEnd"/>
      <w:r w:rsidRPr="00011B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BD9">
        <w:rPr>
          <w:rFonts w:ascii="Times New Roman" w:hAnsi="Times New Roman"/>
          <w:sz w:val="24"/>
          <w:szCs w:val="24"/>
        </w:rPr>
        <w:t>stovyklų</w:t>
      </w:r>
      <w:proofErr w:type="spellEnd"/>
      <w:r w:rsidRPr="00011B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BD9">
        <w:rPr>
          <w:rFonts w:ascii="Times New Roman" w:hAnsi="Times New Roman"/>
          <w:sz w:val="24"/>
          <w:szCs w:val="24"/>
        </w:rPr>
        <w:t>ir</w:t>
      </w:r>
      <w:proofErr w:type="spellEnd"/>
      <w:r w:rsidRPr="00011B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BD9">
        <w:rPr>
          <w:rFonts w:ascii="Times New Roman" w:hAnsi="Times New Roman"/>
          <w:sz w:val="24"/>
          <w:szCs w:val="24"/>
        </w:rPr>
        <w:t>kitų</w:t>
      </w:r>
      <w:proofErr w:type="spellEnd"/>
      <w:r w:rsidRPr="00011B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1BD9">
        <w:rPr>
          <w:rFonts w:ascii="Times New Roman" w:hAnsi="Times New Roman"/>
          <w:sz w:val="24"/>
          <w:szCs w:val="24"/>
        </w:rPr>
        <w:t>neformaliojo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vaikų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švietimo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veiklų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finansavimo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tvarkos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aprašo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318E">
        <w:rPr>
          <w:rFonts w:ascii="Times New Roman" w:hAnsi="Times New Roman"/>
          <w:sz w:val="24"/>
          <w:szCs w:val="24"/>
        </w:rPr>
        <w:t>patvirtinto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Lietuvos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Respublikos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švietimo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318E">
        <w:rPr>
          <w:rFonts w:ascii="Times New Roman" w:hAnsi="Times New Roman"/>
          <w:sz w:val="24"/>
          <w:szCs w:val="24"/>
        </w:rPr>
        <w:t>mokslo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ir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sporto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ministro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2020</w:t>
      </w:r>
      <w:r w:rsidR="00011BD9">
        <w:rPr>
          <w:rFonts w:ascii="Times New Roman" w:hAnsi="Times New Roman"/>
          <w:sz w:val="24"/>
          <w:szCs w:val="24"/>
        </w:rPr>
        <w:t xml:space="preserve"> m.</w:t>
      </w:r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birželio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2 d. </w:t>
      </w:r>
      <w:proofErr w:type="spellStart"/>
      <w:r w:rsidRPr="0026318E">
        <w:rPr>
          <w:rFonts w:ascii="Times New Roman" w:hAnsi="Times New Roman"/>
          <w:sz w:val="24"/>
          <w:szCs w:val="24"/>
        </w:rPr>
        <w:t>įsakymu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Nr. V-823 „</w:t>
      </w:r>
      <w:proofErr w:type="spellStart"/>
      <w:r w:rsidRPr="0026318E">
        <w:rPr>
          <w:rFonts w:ascii="Times New Roman" w:hAnsi="Times New Roman"/>
          <w:sz w:val="24"/>
          <w:szCs w:val="24"/>
        </w:rPr>
        <w:t>Dėl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vaikų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vasaros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stovyklų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ir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kitų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neformaliojo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vaikų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švietimo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veiklų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finansavimo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tvarkos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aprašo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patvirtinimo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ir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lėšų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skyrimo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6318E">
        <w:rPr>
          <w:rFonts w:ascii="Times New Roman" w:hAnsi="Times New Roman"/>
          <w:sz w:val="24"/>
          <w:szCs w:val="24"/>
        </w:rPr>
        <w:t>savivaldybėms</w:t>
      </w:r>
      <w:proofErr w:type="spellEnd"/>
      <w:r w:rsidRPr="0026318E">
        <w:rPr>
          <w:rFonts w:ascii="Times New Roman" w:hAnsi="Times New Roman"/>
          <w:sz w:val="24"/>
          <w:szCs w:val="24"/>
        </w:rPr>
        <w:t>“</w:t>
      </w:r>
      <w:proofErr w:type="gramEnd"/>
      <w:r w:rsidRPr="0026318E">
        <w:rPr>
          <w:rFonts w:ascii="Times New Roman" w:hAnsi="Times New Roman"/>
          <w:sz w:val="24"/>
          <w:szCs w:val="24"/>
        </w:rPr>
        <w:t xml:space="preserve">, 8 </w:t>
      </w:r>
      <w:proofErr w:type="spellStart"/>
      <w:r w:rsidRPr="0026318E">
        <w:rPr>
          <w:rFonts w:ascii="Times New Roman" w:hAnsi="Times New Roman"/>
          <w:sz w:val="24"/>
          <w:szCs w:val="24"/>
        </w:rPr>
        <w:t>punktu</w:t>
      </w:r>
      <w:proofErr w:type="spellEnd"/>
      <w:r w:rsidRPr="0026318E">
        <w:rPr>
          <w:rFonts w:ascii="Times New Roman" w:hAnsi="Times New Roman"/>
          <w:sz w:val="24"/>
          <w:szCs w:val="24"/>
        </w:rPr>
        <w:t>,</w:t>
      </w:r>
      <w:r w:rsidR="0026318E" w:rsidRPr="0026318E">
        <w:rPr>
          <w:rFonts w:ascii="Times New Roman" w:hAnsi="Times New Roman"/>
          <w:sz w:val="24"/>
          <w:szCs w:val="24"/>
          <w:lang w:eastAsia="lt-LT"/>
        </w:rPr>
        <w:t xml:space="preserve"> Anykščių </w:t>
      </w:r>
      <w:proofErr w:type="spellStart"/>
      <w:r w:rsidR="0026318E" w:rsidRPr="0026318E">
        <w:rPr>
          <w:rFonts w:ascii="Times New Roman" w:hAnsi="Times New Roman"/>
          <w:sz w:val="24"/>
          <w:szCs w:val="24"/>
          <w:lang w:eastAsia="lt-LT"/>
        </w:rPr>
        <w:t>rajono</w:t>
      </w:r>
      <w:proofErr w:type="spellEnd"/>
      <w:r w:rsidR="0026318E" w:rsidRPr="0026318E">
        <w:rPr>
          <w:rFonts w:ascii="Times New Roman" w:hAnsi="Times New Roman"/>
          <w:sz w:val="24"/>
          <w:szCs w:val="24"/>
          <w:lang w:eastAsia="lt-LT"/>
        </w:rPr>
        <w:t xml:space="preserve"> </w:t>
      </w:r>
      <w:proofErr w:type="spellStart"/>
      <w:r w:rsidR="0026318E" w:rsidRPr="0026318E">
        <w:rPr>
          <w:rFonts w:ascii="Times New Roman" w:hAnsi="Times New Roman"/>
          <w:sz w:val="24"/>
          <w:szCs w:val="24"/>
          <w:lang w:eastAsia="lt-LT"/>
        </w:rPr>
        <w:t>savivaldybės</w:t>
      </w:r>
      <w:proofErr w:type="spellEnd"/>
      <w:r w:rsidR="0026318E" w:rsidRPr="0026318E">
        <w:rPr>
          <w:rFonts w:ascii="Times New Roman" w:hAnsi="Times New Roman"/>
          <w:sz w:val="24"/>
          <w:szCs w:val="24"/>
          <w:lang w:eastAsia="lt-LT"/>
        </w:rPr>
        <w:t xml:space="preserve"> </w:t>
      </w:r>
      <w:proofErr w:type="spellStart"/>
      <w:r w:rsidR="0026318E" w:rsidRPr="0026318E">
        <w:rPr>
          <w:rFonts w:ascii="Times New Roman" w:hAnsi="Times New Roman"/>
          <w:sz w:val="24"/>
          <w:szCs w:val="24"/>
          <w:lang w:eastAsia="lt-LT"/>
        </w:rPr>
        <w:t>taryba</w:t>
      </w:r>
      <w:proofErr w:type="spellEnd"/>
      <w:r w:rsidR="0026318E" w:rsidRPr="0026318E">
        <w:rPr>
          <w:rFonts w:ascii="Times New Roman" w:hAnsi="Times New Roman"/>
          <w:sz w:val="24"/>
          <w:szCs w:val="24"/>
          <w:lang w:eastAsia="lt-LT"/>
        </w:rPr>
        <w:t xml:space="preserve">  n u s p r e n d ž </w:t>
      </w:r>
      <w:proofErr w:type="spellStart"/>
      <w:r w:rsidR="0026318E" w:rsidRPr="0026318E">
        <w:rPr>
          <w:rFonts w:ascii="Times New Roman" w:hAnsi="Times New Roman"/>
          <w:sz w:val="24"/>
          <w:szCs w:val="24"/>
          <w:lang w:eastAsia="lt-LT"/>
        </w:rPr>
        <w:t>i</w:t>
      </w:r>
      <w:proofErr w:type="spellEnd"/>
      <w:r w:rsidR="0026318E" w:rsidRPr="0026318E">
        <w:rPr>
          <w:rFonts w:ascii="Times New Roman" w:hAnsi="Times New Roman"/>
          <w:sz w:val="24"/>
          <w:szCs w:val="24"/>
          <w:lang w:eastAsia="lt-LT"/>
        </w:rPr>
        <w:t xml:space="preserve"> a:</w:t>
      </w:r>
    </w:p>
    <w:p w14:paraId="420ACE51" w14:textId="781D1565" w:rsidR="0036278D" w:rsidRPr="0026318E" w:rsidRDefault="0026318E" w:rsidP="0026318E">
      <w:pPr>
        <w:pStyle w:val="Default"/>
        <w:spacing w:line="360" w:lineRule="auto"/>
        <w:ind w:firstLine="1247"/>
        <w:jc w:val="both"/>
      </w:pPr>
      <w:r w:rsidRPr="0026318E">
        <w:t>Patvirtinti</w:t>
      </w:r>
      <w:r w:rsidR="0036278D" w:rsidRPr="0026318E">
        <w:t xml:space="preserve"> Anykščių rajono savivaldybės </w:t>
      </w:r>
      <w:r w:rsidR="0036278D" w:rsidRPr="0026318E">
        <w:rPr>
          <w:bCs/>
        </w:rPr>
        <w:t xml:space="preserve">vaikų vasaros stovyklų ir kitų neformaliojo vaikų švietimo veiklų finansavimo </w:t>
      </w:r>
      <w:r w:rsidR="0036278D" w:rsidRPr="0026318E">
        <w:rPr>
          <w:bCs/>
          <w:color w:val="auto"/>
        </w:rPr>
        <w:t>tvarkos aprašą (pri</w:t>
      </w:r>
      <w:r w:rsidR="00621D9A" w:rsidRPr="0026318E">
        <w:rPr>
          <w:bCs/>
          <w:color w:val="auto"/>
        </w:rPr>
        <w:t>d</w:t>
      </w:r>
      <w:r w:rsidR="0036278D" w:rsidRPr="0026318E">
        <w:rPr>
          <w:bCs/>
          <w:color w:val="auto"/>
        </w:rPr>
        <w:t>edama).</w:t>
      </w:r>
    </w:p>
    <w:p w14:paraId="773E1E45" w14:textId="77777777" w:rsidR="001D64C8" w:rsidRDefault="001D64C8" w:rsidP="0036278D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51C2E23" w14:textId="77777777" w:rsidR="001D64C8" w:rsidRDefault="001D64C8" w:rsidP="0036278D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3797D90" w14:textId="77777777" w:rsidR="0026318E" w:rsidRDefault="0026318E" w:rsidP="0026318E">
      <w:pPr>
        <w:tabs>
          <w:tab w:val="left" w:pos="7797"/>
        </w:tabs>
        <w:jc w:val="both"/>
        <w:rPr>
          <w:rFonts w:ascii="TimesNewRomanPSMT" w:hAnsi="TimesNewRomanPSMT" w:cs="TimesNewRomanPSMT"/>
          <w:sz w:val="23"/>
          <w:szCs w:val="23"/>
        </w:rPr>
      </w:pPr>
      <w:proofErr w:type="spellStart"/>
      <w:r>
        <w:rPr>
          <w:rFonts w:ascii="TimesNewRomanPSMT" w:hAnsi="TimesNewRomanPSMT" w:cs="TimesNewRomanPSMT"/>
          <w:sz w:val="23"/>
          <w:szCs w:val="23"/>
        </w:rPr>
        <w:t>Meras</w:t>
      </w:r>
      <w:proofErr w:type="spellEnd"/>
      <w:r>
        <w:rPr>
          <w:rFonts w:ascii="TimesNewRomanPSMT" w:hAnsi="TimesNewRomanPSMT" w:cs="TimesNewRomanPSMT"/>
          <w:sz w:val="23"/>
          <w:szCs w:val="23"/>
        </w:rPr>
        <w:t xml:space="preserve"> </w:t>
      </w:r>
      <w:r>
        <w:rPr>
          <w:rFonts w:ascii="TimesNewRomanPSMT" w:hAnsi="TimesNewRomanPSMT" w:cs="TimesNewRomanPSMT"/>
          <w:sz w:val="23"/>
          <w:szCs w:val="23"/>
        </w:rPr>
        <w:tab/>
        <w:t>Sigutis Obelevičius</w:t>
      </w:r>
    </w:p>
    <w:p w14:paraId="3639508F" w14:textId="77777777" w:rsidR="0036278D" w:rsidRDefault="0036278D" w:rsidP="004E729A">
      <w:pPr>
        <w:pStyle w:val="Default"/>
        <w:ind w:left="5529"/>
        <w:jc w:val="both"/>
      </w:pPr>
    </w:p>
    <w:p w14:paraId="4FD4552A" w14:textId="77777777" w:rsidR="0036278D" w:rsidRDefault="0036278D" w:rsidP="004E729A">
      <w:pPr>
        <w:pStyle w:val="Default"/>
        <w:ind w:left="5529"/>
        <w:jc w:val="both"/>
      </w:pPr>
    </w:p>
    <w:p w14:paraId="29F7CB73" w14:textId="77777777" w:rsidR="0036278D" w:rsidRDefault="0036278D" w:rsidP="004E729A">
      <w:pPr>
        <w:pStyle w:val="Default"/>
        <w:ind w:left="5529"/>
        <w:jc w:val="both"/>
      </w:pPr>
    </w:p>
    <w:p w14:paraId="2244CEB3" w14:textId="77777777" w:rsidR="0036278D" w:rsidRDefault="0036278D" w:rsidP="004E729A">
      <w:pPr>
        <w:pStyle w:val="Default"/>
        <w:ind w:left="5529"/>
        <w:jc w:val="both"/>
      </w:pPr>
    </w:p>
    <w:p w14:paraId="44BA6D49" w14:textId="77777777" w:rsidR="0036278D" w:rsidRDefault="0036278D" w:rsidP="004E729A">
      <w:pPr>
        <w:pStyle w:val="Default"/>
        <w:ind w:left="5529"/>
        <w:jc w:val="both"/>
      </w:pPr>
    </w:p>
    <w:p w14:paraId="3EFF7591" w14:textId="77777777" w:rsidR="0036278D" w:rsidRDefault="0036278D" w:rsidP="004E729A">
      <w:pPr>
        <w:pStyle w:val="Default"/>
        <w:ind w:left="5529"/>
        <w:jc w:val="both"/>
      </w:pPr>
    </w:p>
    <w:p w14:paraId="694E12AA" w14:textId="77777777" w:rsidR="0036278D" w:rsidRDefault="0036278D" w:rsidP="004E729A">
      <w:pPr>
        <w:pStyle w:val="Default"/>
        <w:ind w:left="5529"/>
        <w:jc w:val="both"/>
      </w:pPr>
    </w:p>
    <w:p w14:paraId="732EFF89" w14:textId="77777777" w:rsidR="0036278D" w:rsidRDefault="0036278D" w:rsidP="004E729A">
      <w:pPr>
        <w:pStyle w:val="Default"/>
        <w:ind w:left="5529"/>
        <w:jc w:val="both"/>
      </w:pPr>
    </w:p>
    <w:p w14:paraId="6D0E2DAB" w14:textId="77777777" w:rsidR="0036278D" w:rsidRDefault="0036278D" w:rsidP="004E729A">
      <w:pPr>
        <w:pStyle w:val="Default"/>
        <w:ind w:left="5529"/>
        <w:jc w:val="both"/>
      </w:pPr>
    </w:p>
    <w:p w14:paraId="53FADF8C" w14:textId="77777777" w:rsidR="0036278D" w:rsidRDefault="0036278D" w:rsidP="004E729A">
      <w:pPr>
        <w:pStyle w:val="Default"/>
        <w:ind w:left="5529"/>
        <w:jc w:val="both"/>
      </w:pPr>
    </w:p>
    <w:p w14:paraId="5A5EE363" w14:textId="77777777" w:rsidR="0036278D" w:rsidRDefault="0036278D" w:rsidP="004E729A">
      <w:pPr>
        <w:pStyle w:val="Default"/>
        <w:ind w:left="5529"/>
        <w:jc w:val="both"/>
      </w:pPr>
    </w:p>
    <w:p w14:paraId="05462B87" w14:textId="77777777" w:rsidR="0036278D" w:rsidRDefault="0036278D" w:rsidP="004E729A">
      <w:pPr>
        <w:pStyle w:val="Default"/>
        <w:ind w:left="5529"/>
        <w:jc w:val="both"/>
      </w:pPr>
    </w:p>
    <w:p w14:paraId="7000965C" w14:textId="77777777" w:rsidR="0036278D" w:rsidRDefault="0036278D" w:rsidP="004E729A">
      <w:pPr>
        <w:pStyle w:val="Default"/>
        <w:ind w:left="5529"/>
        <w:jc w:val="both"/>
      </w:pPr>
    </w:p>
    <w:p w14:paraId="619529BA" w14:textId="77777777" w:rsidR="0036278D" w:rsidRDefault="0036278D" w:rsidP="004E729A">
      <w:pPr>
        <w:pStyle w:val="Default"/>
        <w:ind w:left="5529"/>
        <w:jc w:val="both"/>
      </w:pPr>
    </w:p>
    <w:p w14:paraId="326EAA66" w14:textId="77777777" w:rsidR="0036278D" w:rsidRDefault="0036278D" w:rsidP="004E729A">
      <w:pPr>
        <w:pStyle w:val="Default"/>
        <w:ind w:left="5529"/>
        <w:jc w:val="both"/>
      </w:pPr>
    </w:p>
    <w:p w14:paraId="5A8BDF1F" w14:textId="77777777" w:rsidR="0036278D" w:rsidRDefault="0036278D" w:rsidP="004E729A">
      <w:pPr>
        <w:pStyle w:val="Default"/>
        <w:ind w:left="5529"/>
        <w:jc w:val="both"/>
      </w:pPr>
    </w:p>
    <w:p w14:paraId="24A1B386" w14:textId="77777777" w:rsidR="00011BD9" w:rsidRDefault="00011BD9" w:rsidP="004E729A">
      <w:pPr>
        <w:pStyle w:val="Default"/>
        <w:ind w:left="5529"/>
        <w:jc w:val="both"/>
      </w:pPr>
    </w:p>
    <w:p w14:paraId="6A70EF99" w14:textId="77777777" w:rsidR="00011BD9" w:rsidRDefault="00011BD9" w:rsidP="004E729A">
      <w:pPr>
        <w:pStyle w:val="Default"/>
        <w:ind w:left="5529"/>
        <w:jc w:val="both"/>
      </w:pPr>
    </w:p>
    <w:p w14:paraId="42FBA0D2" w14:textId="77777777" w:rsidR="0036278D" w:rsidRDefault="0036278D" w:rsidP="004E729A">
      <w:pPr>
        <w:pStyle w:val="Default"/>
        <w:ind w:left="5529"/>
        <w:jc w:val="both"/>
      </w:pPr>
    </w:p>
    <w:p w14:paraId="4A557C18" w14:textId="77777777" w:rsidR="0036278D" w:rsidRDefault="0036278D" w:rsidP="004E729A">
      <w:pPr>
        <w:pStyle w:val="Default"/>
        <w:ind w:left="5529"/>
        <w:jc w:val="both"/>
      </w:pPr>
    </w:p>
    <w:p w14:paraId="2193A20F" w14:textId="77777777" w:rsidR="00DF1CF9" w:rsidRPr="004E729A" w:rsidRDefault="1C7C78F0" w:rsidP="004E729A">
      <w:pPr>
        <w:pStyle w:val="Default"/>
        <w:ind w:left="5529"/>
        <w:jc w:val="both"/>
      </w:pPr>
      <w:r w:rsidRPr="004E729A">
        <w:lastRenderedPageBreak/>
        <w:t>PATVIRTINTA</w:t>
      </w:r>
    </w:p>
    <w:p w14:paraId="612E1058" w14:textId="534C40DD" w:rsidR="00DF1CF9" w:rsidRPr="008756DD" w:rsidRDefault="0036278D" w:rsidP="00B848DC">
      <w:pPr>
        <w:pStyle w:val="Default"/>
        <w:ind w:left="5529"/>
      </w:pPr>
      <w:r>
        <w:t xml:space="preserve">Anykščių rajono savivaldybės </w:t>
      </w:r>
      <w:r w:rsidR="0026318E">
        <w:t xml:space="preserve">tarybos </w:t>
      </w:r>
      <w:r>
        <w:t xml:space="preserve"> </w:t>
      </w:r>
      <w:r w:rsidR="1C7C78F0" w:rsidRPr="004E729A">
        <w:t>2020 m.</w:t>
      </w:r>
      <w:r w:rsidR="0026318E">
        <w:t xml:space="preserve"> liepos</w:t>
      </w:r>
      <w:r>
        <w:t xml:space="preserve">    </w:t>
      </w:r>
      <w:r w:rsidR="1C7C78F0">
        <w:t xml:space="preserve">d. </w:t>
      </w:r>
      <w:r w:rsidR="0026318E">
        <w:t xml:space="preserve">sprendimu </w:t>
      </w:r>
      <w:r w:rsidR="1C7C78F0">
        <w:t xml:space="preserve">Nr. </w:t>
      </w:r>
      <w:r>
        <w:t>1-</w:t>
      </w:r>
      <w:r w:rsidR="0026318E">
        <w:t>T</w:t>
      </w:r>
      <w:r>
        <w:t>-</w:t>
      </w:r>
    </w:p>
    <w:p w14:paraId="1494D676" w14:textId="77777777" w:rsidR="00DF1CF9" w:rsidRPr="008756DD" w:rsidRDefault="00DF1CF9" w:rsidP="00CB077B">
      <w:pPr>
        <w:pStyle w:val="Default"/>
        <w:rPr>
          <w:b/>
          <w:bCs/>
          <w:caps/>
        </w:rPr>
      </w:pPr>
    </w:p>
    <w:p w14:paraId="2CF4383F" w14:textId="77777777" w:rsidR="00321767" w:rsidRPr="008756DD" w:rsidRDefault="00321767" w:rsidP="00B848DC">
      <w:pPr>
        <w:pStyle w:val="Default"/>
        <w:jc w:val="center"/>
        <w:rPr>
          <w:b/>
          <w:bCs/>
          <w:caps/>
        </w:rPr>
      </w:pPr>
    </w:p>
    <w:p w14:paraId="301E9863" w14:textId="1C15FABB" w:rsidR="00DF1CF9" w:rsidRPr="008756DD" w:rsidRDefault="004E729A" w:rsidP="00B848DC">
      <w:pPr>
        <w:pStyle w:val="Default"/>
        <w:jc w:val="center"/>
      </w:pPr>
      <w:r w:rsidRPr="004E729A">
        <w:rPr>
          <w:b/>
          <w:caps/>
        </w:rPr>
        <w:t xml:space="preserve">ANYKŠČIŲ RAJONO SAVIVALDYBĖS </w:t>
      </w:r>
      <w:r w:rsidR="1C7C78F0" w:rsidRPr="1C7C78F0">
        <w:rPr>
          <w:b/>
          <w:bCs/>
        </w:rPr>
        <w:t xml:space="preserve">VAIKŲ VASAROS STOVYKLŲ IR KITŲ NEFORMALIOJO VAIKŲ ŠVIETIMO VEIKLŲ FINANSAVIMO </w:t>
      </w:r>
      <w:r w:rsidR="1C7C78F0" w:rsidRPr="1C7C78F0">
        <w:rPr>
          <w:b/>
          <w:bCs/>
          <w:color w:val="auto"/>
        </w:rPr>
        <w:t>TVARKOS APRAŠAS</w:t>
      </w:r>
    </w:p>
    <w:p w14:paraId="20C8DD17" w14:textId="77777777" w:rsidR="00DF1CF9" w:rsidRPr="008756DD" w:rsidRDefault="00DF1CF9" w:rsidP="00B848DC">
      <w:pPr>
        <w:pStyle w:val="Default"/>
        <w:ind w:firstLine="1276"/>
        <w:jc w:val="both"/>
      </w:pPr>
    </w:p>
    <w:p w14:paraId="54D68E00" w14:textId="77777777" w:rsidR="00DF1CF9" w:rsidRPr="008756DD" w:rsidRDefault="00DF1CF9" w:rsidP="00B848DC">
      <w:pPr>
        <w:pStyle w:val="Default"/>
        <w:ind w:firstLine="1276"/>
        <w:jc w:val="both"/>
      </w:pPr>
    </w:p>
    <w:p w14:paraId="46127D40" w14:textId="77777777" w:rsidR="00CD1ACA" w:rsidRPr="008756DD" w:rsidRDefault="1C7C78F0" w:rsidP="1C7C78F0">
      <w:pPr>
        <w:pStyle w:val="Default"/>
        <w:tabs>
          <w:tab w:val="left" w:pos="2835"/>
          <w:tab w:val="left" w:pos="3261"/>
        </w:tabs>
        <w:jc w:val="center"/>
        <w:rPr>
          <w:b/>
          <w:bCs/>
        </w:rPr>
      </w:pPr>
      <w:r w:rsidRPr="1C7C78F0">
        <w:rPr>
          <w:b/>
          <w:bCs/>
        </w:rPr>
        <w:t>I SKYRIUS</w:t>
      </w:r>
    </w:p>
    <w:p w14:paraId="4E5BE5A1" w14:textId="1FC57C31" w:rsidR="00CD1ACA" w:rsidRPr="008756DD" w:rsidRDefault="1C7C78F0" w:rsidP="1C7C78F0">
      <w:pPr>
        <w:pStyle w:val="Default"/>
        <w:tabs>
          <w:tab w:val="left" w:pos="2835"/>
          <w:tab w:val="left" w:pos="3261"/>
        </w:tabs>
        <w:jc w:val="center"/>
        <w:rPr>
          <w:b/>
          <w:bCs/>
        </w:rPr>
      </w:pPr>
      <w:r w:rsidRPr="1C7C78F0">
        <w:rPr>
          <w:b/>
          <w:bCs/>
        </w:rPr>
        <w:t>BE</w:t>
      </w:r>
      <w:r w:rsidR="00D7470E">
        <w:rPr>
          <w:b/>
          <w:bCs/>
        </w:rPr>
        <w:t>N</w:t>
      </w:r>
      <w:r w:rsidRPr="1C7C78F0">
        <w:rPr>
          <w:b/>
          <w:bCs/>
        </w:rPr>
        <w:t>DROSIOS NUOSTATOS</w:t>
      </w:r>
    </w:p>
    <w:p w14:paraId="3685221D" w14:textId="77777777" w:rsidR="00CD1ACA" w:rsidRPr="008756DD" w:rsidRDefault="00CD1ACA" w:rsidP="00B848DC">
      <w:pPr>
        <w:pStyle w:val="Default"/>
        <w:tabs>
          <w:tab w:val="left" w:pos="2835"/>
          <w:tab w:val="left" w:pos="3261"/>
        </w:tabs>
        <w:jc w:val="center"/>
      </w:pPr>
    </w:p>
    <w:p w14:paraId="54ECE0A8" w14:textId="063D3DD4" w:rsidR="00E9251E" w:rsidRDefault="1C7C78F0" w:rsidP="00976E58">
      <w:pPr>
        <w:pStyle w:val="Default"/>
        <w:numPr>
          <w:ilvl w:val="0"/>
          <w:numId w:val="3"/>
        </w:numPr>
        <w:spacing w:line="360" w:lineRule="auto"/>
        <w:jc w:val="both"/>
      </w:pPr>
      <w:r>
        <w:t>Vaikų vasaros stovyklų ir kitų neformaliojo vaikų švietimo veiklų finansavim</w:t>
      </w:r>
      <w:r w:rsidR="00221B84">
        <w:t>o</w:t>
      </w:r>
    </w:p>
    <w:p w14:paraId="2FB504AD" w14:textId="236A67F5" w:rsidR="004D073A" w:rsidRDefault="1C7C78F0" w:rsidP="00AB135F">
      <w:pPr>
        <w:pStyle w:val="Default"/>
        <w:spacing w:line="360" w:lineRule="auto"/>
        <w:jc w:val="both"/>
      </w:pPr>
      <w:r>
        <w:t xml:space="preserve">tvarkos aprašo (toliau – Aprašas) paskirtis – </w:t>
      </w:r>
      <w:r w:rsidR="00E9251E">
        <w:t xml:space="preserve">reglamentuoti </w:t>
      </w:r>
      <w:r w:rsidR="00441042">
        <w:t>lėš</w:t>
      </w:r>
      <w:r w:rsidR="00E9251E">
        <w:t>ų</w:t>
      </w:r>
      <w:r w:rsidR="00441042">
        <w:t>, skirt</w:t>
      </w:r>
      <w:r w:rsidR="00E9251E">
        <w:t>ų</w:t>
      </w:r>
      <w:r w:rsidR="00441042">
        <w:t xml:space="preserve"> Anykščių rajono savivaldybei Lietuvos Respublikos švietimo, mokslo ir sporto minist</w:t>
      </w:r>
      <w:r w:rsidR="00221B84">
        <w:t>ro 2020 m. birželio 2 d. įsakymo</w:t>
      </w:r>
      <w:r w:rsidR="00441042">
        <w:t xml:space="preserve"> Nr. </w:t>
      </w:r>
      <w:r w:rsidR="00221B84" w:rsidRPr="00CB053F">
        <w:t>V-823 „Dėl vaikų vasaros stovyklų ir kitų neformaliojo vaikų švietimo veiklų finansavimo tvarkos aprašo patvirtinimo ir lėšų skyrimo savivaldybėms“</w:t>
      </w:r>
      <w:r w:rsidR="00441042">
        <w:t xml:space="preserve"> </w:t>
      </w:r>
      <w:r w:rsidR="00621D9A">
        <w:t xml:space="preserve">(toliau – ŠMSM lėšos) </w:t>
      </w:r>
      <w:r w:rsidR="00221B84">
        <w:t xml:space="preserve">1.2 papunkčiu, </w:t>
      </w:r>
      <w:r w:rsidR="00E9251E">
        <w:t>paskirstymą pa</w:t>
      </w:r>
      <w:r w:rsidR="000F7823">
        <w:t>raiškoms</w:t>
      </w:r>
      <w:r w:rsidR="004D073A">
        <w:t>,</w:t>
      </w:r>
      <w:r w:rsidR="00E9251E">
        <w:t xml:space="preserve"> gaut</w:t>
      </w:r>
      <w:r w:rsidR="000F7823">
        <w:t>oms</w:t>
      </w:r>
      <w:r w:rsidR="00E9251E">
        <w:t xml:space="preserve"> pagal Anykščių rajono savivaldybės strateginio 2020–2022 metų veiklos plano 6 programos „Kokybiškos švietimo sistemos kūrimo, sporto skatinimo ir jaunimo užimtumo programa” </w:t>
      </w:r>
      <w:r w:rsidR="00E9251E">
        <w:rPr>
          <w:bCs/>
        </w:rPr>
        <w:t>priemon</w:t>
      </w:r>
      <w:r w:rsidR="004D073A">
        <w:rPr>
          <w:bCs/>
        </w:rPr>
        <w:t>ę</w:t>
      </w:r>
      <w:r w:rsidR="00E9251E">
        <w:rPr>
          <w:bCs/>
        </w:rPr>
        <w:t xml:space="preserve"> </w:t>
      </w:r>
      <w:r w:rsidR="00E9251E">
        <w:t>Nr. 6.1.2.06 „Vaikų užimtumo didinimas“</w:t>
      </w:r>
      <w:r w:rsidR="004D073A">
        <w:t xml:space="preserve">, </w:t>
      </w:r>
      <w:r w:rsidR="00441042">
        <w:t>vaikų vasaros stovykloms</w:t>
      </w:r>
      <w:r w:rsidR="001579C0">
        <w:t xml:space="preserve"> (toliau – Stovykloms)</w:t>
      </w:r>
      <w:r w:rsidR="00441042">
        <w:t xml:space="preserve"> ir kitoms neformaliojo vaikų švietimo </w:t>
      </w:r>
      <w:r w:rsidR="001D64C8">
        <w:t xml:space="preserve">(toliau – NVŠ) </w:t>
      </w:r>
      <w:r w:rsidR="00441042">
        <w:t xml:space="preserve">veikloms </w:t>
      </w:r>
      <w:r w:rsidR="00E9251E">
        <w:t>finansuoti</w:t>
      </w:r>
      <w:r w:rsidR="00D2380A">
        <w:t xml:space="preserve"> kalendoriniais metais</w:t>
      </w:r>
      <w:r w:rsidR="004D073A">
        <w:t>.</w:t>
      </w:r>
    </w:p>
    <w:p w14:paraId="63259FCD" w14:textId="11275182" w:rsidR="00843D67" w:rsidRPr="00976E58" w:rsidRDefault="00A20608" w:rsidP="00AB135F">
      <w:pPr>
        <w:pStyle w:val="Default"/>
        <w:tabs>
          <w:tab w:val="left" w:pos="1418"/>
          <w:tab w:val="left" w:pos="1560"/>
        </w:tabs>
        <w:spacing w:line="360" w:lineRule="auto"/>
        <w:jc w:val="both"/>
        <w:rPr>
          <w:strike/>
        </w:rPr>
      </w:pPr>
      <w:r>
        <w:tab/>
      </w:r>
      <w:r w:rsidR="004B4272">
        <w:t xml:space="preserve"> </w:t>
      </w:r>
    </w:p>
    <w:p w14:paraId="7CB3FFF6" w14:textId="77777777" w:rsidR="0039390E" w:rsidRPr="008756DD" w:rsidRDefault="1C7C78F0" w:rsidP="1C7C78F0">
      <w:pPr>
        <w:pStyle w:val="Default"/>
        <w:tabs>
          <w:tab w:val="left" w:pos="2835"/>
          <w:tab w:val="left" w:pos="3261"/>
        </w:tabs>
        <w:jc w:val="center"/>
        <w:rPr>
          <w:b/>
          <w:bCs/>
        </w:rPr>
      </w:pPr>
      <w:r w:rsidRPr="1C7C78F0">
        <w:rPr>
          <w:b/>
          <w:bCs/>
        </w:rPr>
        <w:t>II SKYRIUS</w:t>
      </w:r>
    </w:p>
    <w:p w14:paraId="206F7C27" w14:textId="2D376332" w:rsidR="0039390E" w:rsidRPr="008756DD" w:rsidRDefault="1C7C78F0" w:rsidP="1C7C78F0">
      <w:pPr>
        <w:pStyle w:val="Default"/>
        <w:tabs>
          <w:tab w:val="left" w:pos="2835"/>
          <w:tab w:val="left" w:pos="3261"/>
        </w:tabs>
        <w:jc w:val="center"/>
        <w:rPr>
          <w:b/>
          <w:bCs/>
        </w:rPr>
      </w:pPr>
      <w:r w:rsidRPr="1C7C78F0">
        <w:rPr>
          <w:b/>
          <w:bCs/>
        </w:rPr>
        <w:t>LĖŠŲ PASKIRSTYM</w:t>
      </w:r>
      <w:r w:rsidR="00DB345D">
        <w:rPr>
          <w:b/>
          <w:bCs/>
        </w:rPr>
        <w:t>O KRITERIJAI</w:t>
      </w:r>
    </w:p>
    <w:p w14:paraId="6FFAA5E1" w14:textId="77777777" w:rsidR="002141AC" w:rsidRPr="008756DD" w:rsidRDefault="002141AC" w:rsidP="0039390E">
      <w:pPr>
        <w:pStyle w:val="Default"/>
        <w:tabs>
          <w:tab w:val="left" w:pos="2835"/>
          <w:tab w:val="left" w:pos="3261"/>
        </w:tabs>
        <w:jc w:val="center"/>
        <w:rPr>
          <w:b/>
        </w:rPr>
      </w:pPr>
    </w:p>
    <w:p w14:paraId="4938DE7C" w14:textId="7593EEA9" w:rsidR="00A20608" w:rsidRDefault="00E04CB6" w:rsidP="001D64C8">
      <w:pPr>
        <w:pStyle w:val="Default"/>
        <w:spacing w:line="360" w:lineRule="auto"/>
        <w:ind w:left="1636"/>
        <w:jc w:val="both"/>
      </w:pPr>
      <w:r>
        <w:t>2</w:t>
      </w:r>
      <w:r w:rsidR="001D64C8">
        <w:t xml:space="preserve">. </w:t>
      </w:r>
      <w:r w:rsidR="00A20608" w:rsidRPr="004B4272">
        <w:t>Anykščių rajono savivaldybės strateginio 2020–2022 metų veiklos plano 6</w:t>
      </w:r>
    </w:p>
    <w:p w14:paraId="25BC0AB3" w14:textId="55068FDC" w:rsidR="00A20608" w:rsidRPr="004B4272" w:rsidRDefault="00A20608" w:rsidP="001D64C8">
      <w:pPr>
        <w:pStyle w:val="Default"/>
        <w:spacing w:line="360" w:lineRule="auto"/>
        <w:jc w:val="both"/>
      </w:pPr>
      <w:r w:rsidRPr="004B4272">
        <w:t xml:space="preserve"> programos „Kokybiškos švietimo sistemos kūrimo, sporto skatinimo ir jaunimo užimtumo programa” </w:t>
      </w:r>
      <w:r w:rsidRPr="004B4272">
        <w:rPr>
          <w:bCs/>
        </w:rPr>
        <w:t xml:space="preserve">priemonės </w:t>
      </w:r>
      <w:r w:rsidRPr="004B4272">
        <w:t>Nr. 6.1.2.06 „Vaikų užimtumo didinimas“ projektų ekspertų komisija (toliau – Komisija), patvirtinta Anykščių rajono savivaldybės administracijos direktoriaus 2020 m. birželio</w:t>
      </w:r>
      <w:r w:rsidR="00D55FBB">
        <w:t xml:space="preserve"> 16</w:t>
      </w:r>
      <w:r w:rsidRPr="004B4272">
        <w:t xml:space="preserve"> d. įsakymu Nr.</w:t>
      </w:r>
      <w:r w:rsidR="00D55FBB">
        <w:t xml:space="preserve"> 1-AĮ-372</w:t>
      </w:r>
      <w:r w:rsidRPr="004B4272">
        <w:t xml:space="preserve"> „</w:t>
      </w:r>
      <w:r>
        <w:t>D</w:t>
      </w:r>
      <w:r w:rsidRPr="004B4272">
        <w:t xml:space="preserve">ėl </w:t>
      </w:r>
      <w:r>
        <w:t>A</w:t>
      </w:r>
      <w:r w:rsidRPr="004B4272">
        <w:t>nykščių rajono savivaldybės strateginio 2020–2022 metų veiklos plano 6 programos „</w:t>
      </w:r>
      <w:r>
        <w:t>K</w:t>
      </w:r>
      <w:r w:rsidRPr="004B4272">
        <w:t xml:space="preserve">okybiškos švietimo sistemos kūrimo, sporto skatinimo ir jaunimo užimtumo programa” </w:t>
      </w:r>
      <w:r w:rsidRPr="004B4272">
        <w:rPr>
          <w:bCs/>
        </w:rPr>
        <w:t xml:space="preserve">priemonės </w:t>
      </w:r>
      <w:r>
        <w:rPr>
          <w:bCs/>
        </w:rPr>
        <w:t>N</w:t>
      </w:r>
      <w:r w:rsidRPr="004B4272">
        <w:t>r. 6.1.2.</w:t>
      </w:r>
      <w:r w:rsidRPr="001D64C8">
        <w:t>06 „Vaikų užimtumo didinimas“</w:t>
      </w:r>
      <w:r w:rsidRPr="001D64C8">
        <w:rPr>
          <w:bCs/>
        </w:rPr>
        <w:t xml:space="preserve"> </w:t>
      </w:r>
      <w:r w:rsidRPr="001D64C8">
        <w:t>projektų ekspertų komisijos sudarymo ir komisijos sekretoriaus skyrimo“</w:t>
      </w:r>
      <w:r w:rsidR="001D64C8" w:rsidRPr="001D64C8">
        <w:t xml:space="preserve">, </w:t>
      </w:r>
      <w:r w:rsidRPr="001D64C8">
        <w:t>atr</w:t>
      </w:r>
      <w:r w:rsidR="00791A05">
        <w:t>inktas</w:t>
      </w:r>
      <w:r w:rsidRPr="001D64C8">
        <w:t xml:space="preserve"> paraiškas </w:t>
      </w:r>
      <w:r w:rsidR="00791A05">
        <w:t xml:space="preserve">finansavimui pagal Anykščių rajono savivaldybės strateginio 2020–2022 metų veiklos plano 6 programos „Kokybiškos švietimo sistemos kūrimo, sporto skatinimo ir jaunimo užimtumo programa” </w:t>
      </w:r>
      <w:r w:rsidR="00791A05">
        <w:rPr>
          <w:bCs/>
        </w:rPr>
        <w:t xml:space="preserve">priemonę </w:t>
      </w:r>
      <w:r w:rsidR="00791A05">
        <w:t xml:space="preserve">Nr. 6.1.2.06 „Vaikų užimtumo didinimas“, tačiau dėl riboto Savivaldybės biudžeto joms neskirto finansavimo, įvertina </w:t>
      </w:r>
      <w:r w:rsidR="001D64C8" w:rsidRPr="001D64C8">
        <w:t>pagal</w:t>
      </w:r>
      <w:r w:rsidRPr="001D64C8">
        <w:t xml:space="preserve"> šiuos kriterijus:</w:t>
      </w:r>
    </w:p>
    <w:p w14:paraId="2C8CEC08" w14:textId="4121310F" w:rsidR="00231A22" w:rsidRPr="008756DD" w:rsidRDefault="00E04CB6" w:rsidP="00976E58">
      <w:pPr>
        <w:spacing w:line="360" w:lineRule="auto"/>
        <w:ind w:firstLine="1276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2</w:t>
      </w:r>
      <w:r w:rsidR="1C7C78F0" w:rsidRPr="1C7C78F0">
        <w:rPr>
          <w:rFonts w:ascii="Times New Roman" w:hAnsi="Times New Roman"/>
          <w:sz w:val="24"/>
          <w:szCs w:val="24"/>
          <w:lang w:val="lt-LT"/>
        </w:rPr>
        <w:t>.1. skirtos mokiniams, besimokantiems pagal pradinio, pagrindinio ir vidurinio ugdymo programas;</w:t>
      </w:r>
    </w:p>
    <w:p w14:paraId="3547BA49" w14:textId="5E5BAF83" w:rsidR="002978F6" w:rsidRPr="00656ECC" w:rsidRDefault="00E04CB6" w:rsidP="00976E58">
      <w:pPr>
        <w:spacing w:line="360" w:lineRule="auto"/>
        <w:ind w:firstLine="1276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lastRenderedPageBreak/>
        <w:t>2</w:t>
      </w:r>
      <w:r w:rsidR="0000302D" w:rsidRPr="008756DD">
        <w:rPr>
          <w:rFonts w:ascii="Times New Roman" w:hAnsi="Times New Roman"/>
          <w:sz w:val="24"/>
          <w:szCs w:val="24"/>
          <w:lang w:val="lt-LT"/>
        </w:rPr>
        <w:t>.2.</w:t>
      </w:r>
      <w:r w:rsidR="00686CD8" w:rsidRPr="008756DD">
        <w:rPr>
          <w:rFonts w:ascii="Times New Roman" w:hAnsi="Times New Roman"/>
          <w:sz w:val="24"/>
          <w:szCs w:val="24"/>
          <w:lang w:val="lt-LT"/>
        </w:rPr>
        <w:t xml:space="preserve"> užtikrinama</w:t>
      </w:r>
      <w:r w:rsidR="009C45FF" w:rsidRPr="008756D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686CD8" w:rsidRPr="008756DD">
        <w:rPr>
          <w:rFonts w:ascii="Times New Roman" w:hAnsi="Times New Roman"/>
          <w:sz w:val="24"/>
          <w:szCs w:val="24"/>
          <w:lang w:val="lt-LT"/>
        </w:rPr>
        <w:t xml:space="preserve">dalyvių sveikata ir saugumas, atsižvelgiant </w:t>
      </w:r>
      <w:r w:rsidR="0000302D" w:rsidRPr="008756DD">
        <w:rPr>
          <w:rFonts w:ascii="Times New Roman" w:hAnsi="Times New Roman"/>
          <w:sz w:val="24"/>
          <w:szCs w:val="24"/>
          <w:lang w:val="lt-LT"/>
        </w:rPr>
        <w:t>į</w:t>
      </w:r>
      <w:r w:rsidR="00686CD8" w:rsidRPr="008756DD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2C6355" w:rsidRPr="008756DD">
        <w:rPr>
          <w:rFonts w:ascii="Times New Roman" w:eastAsia="Calibri" w:hAnsi="Times New Roman"/>
          <w:sz w:val="24"/>
          <w:szCs w:val="24"/>
          <w:lang w:val="lt-LT"/>
        </w:rPr>
        <w:t xml:space="preserve">Lietuvos Respublikos Vyriausybės 2020 m. kovo 14 d. nutarimo Nr. 207 „Dėl </w:t>
      </w:r>
      <w:r w:rsidR="004A4830">
        <w:rPr>
          <w:rFonts w:ascii="Times New Roman" w:eastAsia="Calibri" w:hAnsi="Times New Roman"/>
          <w:sz w:val="24"/>
          <w:szCs w:val="24"/>
          <w:lang w:val="lt-LT"/>
        </w:rPr>
        <w:t>K</w:t>
      </w:r>
      <w:r w:rsidR="002C6355" w:rsidRPr="008756DD">
        <w:rPr>
          <w:rFonts w:ascii="Times New Roman" w:eastAsia="Calibri" w:hAnsi="Times New Roman"/>
          <w:sz w:val="24"/>
          <w:szCs w:val="24"/>
          <w:lang w:val="lt-LT"/>
        </w:rPr>
        <w:t>arantino Lietuvos Respublikos teritorijoje paskelbimo“ nuostatas</w:t>
      </w:r>
      <w:r w:rsidR="000E08FC" w:rsidRPr="008756DD">
        <w:rPr>
          <w:rFonts w:ascii="Times New Roman" w:eastAsia="Calibri" w:hAnsi="Times New Roman"/>
          <w:sz w:val="24"/>
          <w:szCs w:val="24"/>
          <w:lang w:val="lt-LT"/>
        </w:rPr>
        <w:t>,</w:t>
      </w:r>
      <w:r w:rsidR="0000302D" w:rsidRPr="008756DD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0E08FC" w:rsidRPr="008756DD">
        <w:rPr>
          <w:rFonts w:ascii="Times New Roman" w:eastAsia="Calibri" w:hAnsi="Times New Roman"/>
          <w:sz w:val="24"/>
          <w:szCs w:val="24"/>
          <w:lang w:val="lt-LT"/>
        </w:rPr>
        <w:t>Lietuvos Respublikos sveikatos apsaugos ministro – valstybės lygio ekstremaliosios situacijos operacijų vadovo 2020 m. gegužes 1</w:t>
      </w:r>
      <w:r w:rsidR="001A3EB5" w:rsidRPr="008756DD">
        <w:rPr>
          <w:rFonts w:ascii="Times New Roman" w:eastAsia="Calibri" w:hAnsi="Times New Roman"/>
          <w:sz w:val="24"/>
          <w:szCs w:val="24"/>
          <w:lang w:val="lt-LT"/>
        </w:rPr>
        <w:t>4</w:t>
      </w:r>
      <w:r w:rsidR="000E08FC" w:rsidRPr="008756DD">
        <w:rPr>
          <w:rFonts w:ascii="Times New Roman" w:eastAsia="Calibri" w:hAnsi="Times New Roman"/>
          <w:sz w:val="24"/>
          <w:szCs w:val="24"/>
          <w:lang w:val="lt-LT"/>
        </w:rPr>
        <w:t xml:space="preserve"> d. sprendimą Nr. V-11</w:t>
      </w:r>
      <w:r w:rsidR="001A3EB5" w:rsidRPr="008756DD">
        <w:rPr>
          <w:rFonts w:ascii="Times New Roman" w:eastAsia="Calibri" w:hAnsi="Times New Roman"/>
          <w:sz w:val="24"/>
          <w:szCs w:val="24"/>
          <w:lang w:val="lt-LT"/>
        </w:rPr>
        <w:t>6</w:t>
      </w:r>
      <w:r w:rsidR="000E08FC" w:rsidRPr="008756DD">
        <w:rPr>
          <w:rFonts w:ascii="Times New Roman" w:eastAsia="Calibri" w:hAnsi="Times New Roman"/>
          <w:sz w:val="24"/>
          <w:szCs w:val="24"/>
          <w:lang w:val="lt-LT"/>
        </w:rPr>
        <w:t xml:space="preserve">2 „Dėl </w:t>
      </w:r>
      <w:r w:rsidR="004A4830">
        <w:rPr>
          <w:rFonts w:ascii="Times New Roman" w:eastAsia="Calibri" w:hAnsi="Times New Roman"/>
          <w:sz w:val="24"/>
          <w:szCs w:val="24"/>
          <w:lang w:val="lt-LT"/>
        </w:rPr>
        <w:t>N</w:t>
      </w:r>
      <w:r w:rsidR="000E08FC" w:rsidRPr="008756DD">
        <w:rPr>
          <w:rFonts w:ascii="Times New Roman" w:eastAsia="Calibri" w:hAnsi="Times New Roman"/>
          <w:sz w:val="24"/>
          <w:szCs w:val="24"/>
          <w:lang w:val="lt-LT"/>
        </w:rPr>
        <w:t>eformaliojo vaikų švieti</w:t>
      </w:r>
      <w:r w:rsidR="00231A22" w:rsidRPr="008756DD">
        <w:rPr>
          <w:rFonts w:ascii="Times New Roman" w:eastAsia="Calibri" w:hAnsi="Times New Roman"/>
          <w:sz w:val="24"/>
          <w:szCs w:val="24"/>
          <w:lang w:val="lt-LT"/>
        </w:rPr>
        <w:t>mo organizavimo būtinų</w:t>
      </w:r>
      <w:r w:rsidR="000E08FC" w:rsidRPr="008756DD">
        <w:rPr>
          <w:rFonts w:ascii="Times New Roman" w:eastAsia="Calibri" w:hAnsi="Times New Roman"/>
          <w:sz w:val="24"/>
          <w:szCs w:val="24"/>
          <w:lang w:val="lt-LT"/>
        </w:rPr>
        <w:t xml:space="preserve"> sąlygų“</w:t>
      </w:r>
      <w:r w:rsidR="000E08FC" w:rsidRPr="00656ECC">
        <w:rPr>
          <w:rFonts w:ascii="Times New Roman" w:eastAsia="Calibri" w:hAnsi="Times New Roman"/>
          <w:sz w:val="24"/>
          <w:szCs w:val="24"/>
          <w:lang w:val="lt-LT"/>
        </w:rPr>
        <w:t xml:space="preserve"> ir </w:t>
      </w:r>
      <w:r w:rsidR="0000302D" w:rsidRPr="008756DD">
        <w:rPr>
          <w:rFonts w:ascii="Times New Roman" w:eastAsia="Calibri" w:hAnsi="Times New Roman"/>
          <w:sz w:val="24"/>
          <w:szCs w:val="24"/>
          <w:lang w:val="lt-LT"/>
        </w:rPr>
        <w:t>Sveikatos apsaugos ministerijos</w:t>
      </w:r>
      <w:r w:rsidR="00940FB6" w:rsidRPr="008756DD">
        <w:rPr>
          <w:rFonts w:ascii="Times New Roman" w:eastAsia="Calibri" w:hAnsi="Times New Roman"/>
          <w:sz w:val="24"/>
          <w:szCs w:val="24"/>
          <w:lang w:val="lt-LT"/>
        </w:rPr>
        <w:t xml:space="preserve"> 2020 m. gegužės </w:t>
      </w:r>
      <w:r w:rsidR="00940FB6" w:rsidRPr="000E4C42">
        <w:rPr>
          <w:rFonts w:ascii="Times New Roman" w:eastAsia="Calibri" w:hAnsi="Times New Roman"/>
          <w:sz w:val="24"/>
          <w:szCs w:val="24"/>
          <w:lang w:val="lt-LT"/>
        </w:rPr>
        <w:t>18 d.</w:t>
      </w:r>
      <w:r w:rsidR="001A3EB5" w:rsidRPr="000E4C42">
        <w:rPr>
          <w:rFonts w:ascii="Times New Roman" w:eastAsia="Calibri" w:hAnsi="Times New Roman"/>
          <w:sz w:val="24"/>
          <w:szCs w:val="24"/>
          <w:lang w:val="lt-LT"/>
        </w:rPr>
        <w:t xml:space="preserve"> </w:t>
      </w:r>
      <w:r w:rsidR="009E1C20">
        <w:rPr>
          <w:rFonts w:ascii="Times New Roman" w:eastAsia="Calibri" w:hAnsi="Times New Roman"/>
          <w:sz w:val="24"/>
          <w:szCs w:val="24"/>
          <w:lang w:val="lt-LT"/>
        </w:rPr>
        <w:t>r</w:t>
      </w:r>
      <w:r w:rsidR="002C6355" w:rsidRPr="008756DD">
        <w:rPr>
          <w:rFonts w:ascii="Times New Roman" w:eastAsia="Calibri" w:hAnsi="Times New Roman"/>
          <w:sz w:val="24"/>
          <w:szCs w:val="24"/>
          <w:lang w:val="lt-LT"/>
        </w:rPr>
        <w:t xml:space="preserve">ekomendacijas </w:t>
      </w:r>
      <w:r w:rsidR="00940FB6" w:rsidRPr="008756DD">
        <w:rPr>
          <w:rFonts w:ascii="Times New Roman" w:eastAsia="Calibri" w:hAnsi="Times New Roman"/>
          <w:sz w:val="24"/>
          <w:szCs w:val="24"/>
          <w:lang w:val="lt-LT"/>
        </w:rPr>
        <w:t>„D</w:t>
      </w:r>
      <w:r w:rsidR="002C6355" w:rsidRPr="008756DD">
        <w:rPr>
          <w:rFonts w:ascii="Times New Roman" w:eastAsia="Calibri" w:hAnsi="Times New Roman"/>
          <w:sz w:val="24"/>
          <w:szCs w:val="24"/>
          <w:lang w:val="lt-LT"/>
        </w:rPr>
        <w:t xml:space="preserve">ėl </w:t>
      </w:r>
      <w:r w:rsidR="002C6355" w:rsidRPr="008756DD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vaikų poilsio stovyklų edukacinių programų </w:t>
      </w:r>
      <w:r w:rsidR="000E08FC" w:rsidRPr="008756DD">
        <w:rPr>
          <w:rFonts w:ascii="Times New Roman" w:eastAsia="Calibri" w:hAnsi="Times New Roman"/>
          <w:sz w:val="24"/>
          <w:szCs w:val="24"/>
          <w:lang w:val="lt-LT"/>
        </w:rPr>
        <w:t>organizavimo karantino metu</w:t>
      </w:r>
      <w:r w:rsidR="00940FB6" w:rsidRPr="008756DD">
        <w:rPr>
          <w:rFonts w:ascii="Times New Roman" w:eastAsia="Calibri" w:hAnsi="Times New Roman"/>
          <w:sz w:val="24"/>
          <w:szCs w:val="24"/>
          <w:lang w:val="lt-LT"/>
        </w:rPr>
        <w:t>“</w:t>
      </w:r>
      <w:r w:rsidR="00753FAC">
        <w:rPr>
          <w:rFonts w:ascii="Times New Roman" w:eastAsia="Calibri" w:hAnsi="Times New Roman"/>
          <w:sz w:val="24"/>
          <w:szCs w:val="24"/>
          <w:lang w:val="lt-LT"/>
        </w:rPr>
        <w:t>;</w:t>
      </w:r>
    </w:p>
    <w:p w14:paraId="1BC25205" w14:textId="238013EA" w:rsidR="00E70EB9" w:rsidRDefault="00E04CB6" w:rsidP="00976E58">
      <w:pPr>
        <w:pStyle w:val="Default"/>
        <w:spacing w:line="360" w:lineRule="auto"/>
        <w:ind w:firstLine="1276"/>
        <w:jc w:val="both"/>
      </w:pPr>
      <w:r>
        <w:t>2</w:t>
      </w:r>
      <w:r w:rsidR="1C7C78F0">
        <w:t>.3. neformaliojo vaikų švietimo veiklas vykdo asmenys, turintys teisę dirbti mokytoju, pagal Lietuvos Respublikos švietimo įstatymo 48 straipsnį.</w:t>
      </w:r>
    </w:p>
    <w:p w14:paraId="456E241A" w14:textId="62FD5AF8" w:rsidR="000502C3" w:rsidRPr="00976E58" w:rsidRDefault="00AC4FE1" w:rsidP="000502C3">
      <w:pPr>
        <w:pStyle w:val="Default"/>
        <w:tabs>
          <w:tab w:val="left" w:pos="1418"/>
          <w:tab w:val="left" w:pos="1560"/>
        </w:tabs>
        <w:spacing w:line="360" w:lineRule="auto"/>
        <w:jc w:val="both"/>
        <w:rPr>
          <w:strike/>
        </w:rPr>
      </w:pPr>
      <w:r>
        <w:t xml:space="preserve">                     3</w:t>
      </w:r>
      <w:r w:rsidR="000502C3">
        <w:t xml:space="preserve">. Skirstant ŠMSM lėšas prioritetas skiriamas Stovykloms ir kitoms NVŠ veikloms, vykdomoms vasaros metu, finansuoti. </w:t>
      </w:r>
    </w:p>
    <w:p w14:paraId="263B1C02" w14:textId="77777777" w:rsidR="00E02F22" w:rsidRDefault="00E02F22" w:rsidP="00E02F22">
      <w:pPr>
        <w:tabs>
          <w:tab w:val="left" w:pos="2835"/>
          <w:tab w:val="left" w:pos="3261"/>
        </w:tabs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</w:p>
    <w:p w14:paraId="330DA9C6" w14:textId="22CD6E6C" w:rsidR="007907E5" w:rsidRPr="00C30BA5" w:rsidRDefault="00E04CB6" w:rsidP="007907E5">
      <w:pPr>
        <w:jc w:val="center"/>
        <w:rPr>
          <w:rFonts w:ascii="Times New Roman" w:hAnsi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/>
          <w:b/>
          <w:bCs/>
          <w:sz w:val="24"/>
          <w:szCs w:val="24"/>
          <w:lang w:val="lt-LT"/>
        </w:rPr>
        <w:t>III</w:t>
      </w:r>
      <w:r w:rsidR="007907E5" w:rsidRPr="00C30BA5">
        <w:rPr>
          <w:rFonts w:ascii="Times New Roman" w:hAnsi="Times New Roman"/>
          <w:b/>
          <w:bCs/>
          <w:sz w:val="24"/>
          <w:szCs w:val="24"/>
          <w:lang w:val="lt-LT"/>
        </w:rPr>
        <w:t xml:space="preserve"> SKYRIUS</w:t>
      </w:r>
    </w:p>
    <w:p w14:paraId="2E36E3CD" w14:textId="77777777" w:rsidR="007907E5" w:rsidRPr="00C30BA5" w:rsidRDefault="007907E5" w:rsidP="007907E5">
      <w:pPr>
        <w:jc w:val="center"/>
        <w:rPr>
          <w:rFonts w:ascii="Times New Roman" w:hAnsi="Times New Roman"/>
          <w:b/>
          <w:bCs/>
          <w:sz w:val="24"/>
          <w:szCs w:val="24"/>
          <w:lang w:val="lt-LT"/>
        </w:rPr>
      </w:pPr>
      <w:r w:rsidRPr="00C30BA5">
        <w:rPr>
          <w:rFonts w:ascii="Times New Roman" w:hAnsi="Times New Roman"/>
          <w:b/>
          <w:bCs/>
          <w:sz w:val="24"/>
          <w:szCs w:val="24"/>
          <w:lang w:val="lt-LT"/>
        </w:rPr>
        <w:t>FINANSAVIMO SKYRIMAS</w:t>
      </w:r>
    </w:p>
    <w:p w14:paraId="0ACE0545" w14:textId="77777777" w:rsidR="007907E5" w:rsidRPr="00C30BA5" w:rsidRDefault="007907E5" w:rsidP="007907E5">
      <w:pPr>
        <w:jc w:val="center"/>
        <w:rPr>
          <w:rFonts w:ascii="Times New Roman" w:hAnsi="Times New Roman"/>
          <w:b/>
          <w:bCs/>
          <w:sz w:val="24"/>
          <w:szCs w:val="24"/>
          <w:lang w:val="lt-LT"/>
        </w:rPr>
      </w:pPr>
    </w:p>
    <w:p w14:paraId="1A48B295" w14:textId="5419F8C3" w:rsidR="000502C3" w:rsidRPr="00C30BA5" w:rsidRDefault="00AC4FE1" w:rsidP="00AB135F">
      <w:pPr>
        <w:spacing w:line="360" w:lineRule="auto"/>
        <w:ind w:firstLine="1276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4</w:t>
      </w:r>
      <w:r w:rsidR="00474FD9" w:rsidRPr="1C7C78F0">
        <w:rPr>
          <w:rFonts w:ascii="Times New Roman" w:hAnsi="Times New Roman"/>
          <w:sz w:val="24"/>
          <w:szCs w:val="24"/>
          <w:lang w:val="lt-LT" w:eastAsia="lt-LT"/>
        </w:rPr>
        <w:t xml:space="preserve">. </w:t>
      </w:r>
      <w:r w:rsidR="00474FD9" w:rsidRPr="1C7C78F0">
        <w:rPr>
          <w:rFonts w:ascii="Times New Roman" w:hAnsi="Times New Roman"/>
          <w:sz w:val="24"/>
          <w:szCs w:val="24"/>
          <w:lang w:val="lt-LT"/>
        </w:rPr>
        <w:t xml:space="preserve">Sprendimą dėl </w:t>
      </w:r>
      <w:r w:rsidR="00474FD9">
        <w:rPr>
          <w:rFonts w:ascii="Times New Roman" w:hAnsi="Times New Roman"/>
          <w:sz w:val="24"/>
          <w:szCs w:val="24"/>
          <w:lang w:val="lt-LT"/>
        </w:rPr>
        <w:t xml:space="preserve">ŠMSM </w:t>
      </w:r>
      <w:r w:rsidR="00474FD9" w:rsidRPr="1C7C78F0">
        <w:rPr>
          <w:rFonts w:ascii="Times New Roman" w:hAnsi="Times New Roman"/>
          <w:sz w:val="24"/>
          <w:szCs w:val="24"/>
          <w:lang w:val="lt-LT"/>
        </w:rPr>
        <w:t xml:space="preserve">lėšų skyrimo Stovykloms ir kitoms NVŠ veikloms priima </w:t>
      </w:r>
      <w:r w:rsidR="00474FD9">
        <w:rPr>
          <w:rFonts w:ascii="Times New Roman" w:hAnsi="Times New Roman"/>
          <w:sz w:val="24"/>
          <w:szCs w:val="24"/>
          <w:lang w:val="lt-LT"/>
        </w:rPr>
        <w:t xml:space="preserve">Savivaldybės administracijos direktorius, atsižvelgdamas į Komisijos </w:t>
      </w:r>
      <w:r w:rsidR="00474FD9" w:rsidRPr="00C30BA5">
        <w:rPr>
          <w:rFonts w:ascii="Times New Roman" w:hAnsi="Times New Roman"/>
          <w:sz w:val="24"/>
          <w:szCs w:val="24"/>
          <w:lang w:val="lt-LT"/>
        </w:rPr>
        <w:t xml:space="preserve">rekomendacijas. </w:t>
      </w:r>
    </w:p>
    <w:p w14:paraId="3E50FF37" w14:textId="75018218" w:rsidR="007907E5" w:rsidRPr="00C30BA5" w:rsidRDefault="00AC4FE1" w:rsidP="00AB135F">
      <w:pPr>
        <w:spacing w:line="360" w:lineRule="auto"/>
        <w:ind w:firstLine="124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5</w:t>
      </w:r>
      <w:r w:rsidR="00E04CB6">
        <w:rPr>
          <w:rFonts w:ascii="Times New Roman" w:hAnsi="Times New Roman"/>
          <w:sz w:val="24"/>
          <w:szCs w:val="24"/>
          <w:lang w:val="lt-LT"/>
        </w:rPr>
        <w:t>.</w:t>
      </w:r>
      <w:r w:rsidR="007907E5" w:rsidRPr="00C30BA5">
        <w:rPr>
          <w:rFonts w:ascii="Times New Roman" w:hAnsi="Times New Roman"/>
          <w:sz w:val="24"/>
          <w:szCs w:val="24"/>
          <w:lang w:val="lt-LT"/>
        </w:rPr>
        <w:t xml:space="preserve"> Per 5 (penkias) darbo dienas nuo Administracijos direktoriaus sprendimo priėmimo Strateginio veiklos plano 6 programos „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Kokybiškos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švietimo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sistemos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kūrimo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sporto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skatinimo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ir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jaunimo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užimtumo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07E5" w:rsidRPr="00C30BA5">
        <w:rPr>
          <w:rFonts w:ascii="Times New Roman" w:hAnsi="Times New Roman"/>
          <w:sz w:val="24"/>
          <w:szCs w:val="24"/>
        </w:rPr>
        <w:t>programa</w:t>
      </w:r>
      <w:proofErr w:type="spellEnd"/>
      <w:r w:rsidR="007907E5" w:rsidRPr="00C30BA5">
        <w:rPr>
          <w:rFonts w:ascii="Times New Roman" w:hAnsi="Times New Roman"/>
          <w:sz w:val="24"/>
          <w:szCs w:val="24"/>
        </w:rPr>
        <w:t xml:space="preserve">” </w:t>
      </w:r>
      <w:r w:rsidR="007907E5" w:rsidRPr="00C30BA5">
        <w:rPr>
          <w:rFonts w:ascii="Times New Roman" w:hAnsi="Times New Roman"/>
          <w:bCs/>
          <w:sz w:val="24"/>
          <w:szCs w:val="24"/>
          <w:lang w:val="lt-LT"/>
        </w:rPr>
        <w:t xml:space="preserve">priemones </w:t>
      </w:r>
      <w:r w:rsidR="007907E5" w:rsidRPr="00C30BA5">
        <w:rPr>
          <w:rFonts w:ascii="Times New Roman" w:hAnsi="Times New Roman"/>
          <w:sz w:val="24"/>
          <w:szCs w:val="24"/>
          <w:lang w:val="lt-LT"/>
        </w:rPr>
        <w:t xml:space="preserve"> koordinuojantis Švietimo skyrius Savivaldybės svetainėje </w:t>
      </w:r>
      <w:hyperlink r:id="rId12" w:history="1">
        <w:r w:rsidR="007907E5" w:rsidRPr="00C30BA5">
          <w:rPr>
            <w:rStyle w:val="Hipersaitas"/>
            <w:rFonts w:ascii="Times New Roman" w:hAnsi="Times New Roman"/>
            <w:sz w:val="24"/>
            <w:szCs w:val="24"/>
            <w:lang w:val="lt-LT"/>
          </w:rPr>
          <w:t>www.anyksciai.lt</w:t>
        </w:r>
      </w:hyperlink>
      <w:r w:rsidR="007907E5" w:rsidRPr="00C30BA5">
        <w:rPr>
          <w:rFonts w:ascii="Times New Roman" w:hAnsi="Times New Roman"/>
          <w:sz w:val="24"/>
          <w:szCs w:val="24"/>
          <w:lang w:val="lt-LT"/>
        </w:rPr>
        <w:t xml:space="preserve"> paskelb</w:t>
      </w:r>
      <w:r w:rsidR="00175881" w:rsidRPr="00C30BA5">
        <w:rPr>
          <w:rFonts w:ascii="Times New Roman" w:hAnsi="Times New Roman"/>
          <w:sz w:val="24"/>
          <w:szCs w:val="24"/>
          <w:lang w:val="lt-LT"/>
        </w:rPr>
        <w:t>ia</w:t>
      </w:r>
      <w:r w:rsidR="007907E5" w:rsidRPr="00C30BA5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502C3" w:rsidRPr="00C30BA5">
        <w:rPr>
          <w:rFonts w:ascii="Times New Roman" w:hAnsi="Times New Roman"/>
          <w:sz w:val="24"/>
          <w:szCs w:val="24"/>
        </w:rPr>
        <w:t xml:space="preserve">ŠMSM </w:t>
      </w:r>
      <w:proofErr w:type="spellStart"/>
      <w:r w:rsidR="000502C3" w:rsidRPr="00C30BA5">
        <w:rPr>
          <w:rFonts w:ascii="Times New Roman" w:hAnsi="Times New Roman"/>
          <w:sz w:val="24"/>
          <w:szCs w:val="24"/>
        </w:rPr>
        <w:t>lėšas</w:t>
      </w:r>
      <w:proofErr w:type="spellEnd"/>
      <w:r w:rsidR="000502C3" w:rsidRPr="00C30BA5">
        <w:rPr>
          <w:rFonts w:ascii="Times New Roman" w:hAnsi="Times New Roman"/>
          <w:sz w:val="24"/>
          <w:szCs w:val="24"/>
        </w:rPr>
        <w:t xml:space="preserve"> </w:t>
      </w:r>
      <w:r w:rsidR="007907E5" w:rsidRPr="00C30BA5">
        <w:rPr>
          <w:rFonts w:ascii="Times New Roman" w:hAnsi="Times New Roman"/>
          <w:sz w:val="24"/>
          <w:szCs w:val="24"/>
          <w:lang w:val="lt-LT"/>
        </w:rPr>
        <w:t xml:space="preserve">gavusių pareiškėjų pavadinimus, finansuotų projektų pavadinimus, </w:t>
      </w:r>
      <w:r w:rsidR="00C30BA5" w:rsidRPr="00C30BA5">
        <w:rPr>
          <w:rFonts w:ascii="Times New Roman" w:hAnsi="Times New Roman"/>
          <w:sz w:val="24"/>
          <w:szCs w:val="24"/>
          <w:lang w:val="lt-LT"/>
        </w:rPr>
        <w:t>skirtas lėšas.</w:t>
      </w:r>
    </w:p>
    <w:p w14:paraId="64B8EA02" w14:textId="55E8D372" w:rsidR="00EF2C46" w:rsidRPr="00C30BA5" w:rsidRDefault="00AC4FE1" w:rsidP="00AB135F">
      <w:pPr>
        <w:spacing w:line="360" w:lineRule="auto"/>
        <w:ind w:firstLine="1247"/>
        <w:jc w:val="both"/>
        <w:rPr>
          <w:rFonts w:ascii="Times New Roman" w:hAnsi="Times New Roman"/>
          <w:bCs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6</w:t>
      </w:r>
      <w:r w:rsidR="00E04CB6">
        <w:rPr>
          <w:rFonts w:ascii="Times New Roman" w:hAnsi="Times New Roman"/>
          <w:sz w:val="24"/>
          <w:szCs w:val="24"/>
          <w:lang w:val="lt-LT"/>
        </w:rPr>
        <w:t xml:space="preserve">. </w:t>
      </w:r>
      <w:r w:rsidR="007F2A11" w:rsidRPr="00C30BA5">
        <w:rPr>
          <w:rFonts w:ascii="Times New Roman" w:hAnsi="Times New Roman"/>
          <w:sz w:val="24"/>
          <w:szCs w:val="24"/>
          <w:lang w:val="lt-LT"/>
        </w:rPr>
        <w:t>S</w:t>
      </w:r>
      <w:r w:rsidR="00EF2C46" w:rsidRPr="00C30BA5">
        <w:rPr>
          <w:rFonts w:ascii="Times New Roman" w:hAnsi="Times New Roman"/>
          <w:sz w:val="24"/>
          <w:szCs w:val="24"/>
          <w:lang w:val="lt-LT"/>
        </w:rPr>
        <w:t>u projekto vykdytojais sudaro</w:t>
      </w:r>
      <w:r w:rsidR="007F2A11" w:rsidRPr="00C30BA5">
        <w:rPr>
          <w:rFonts w:ascii="Times New Roman" w:hAnsi="Times New Roman"/>
          <w:sz w:val="24"/>
          <w:szCs w:val="24"/>
          <w:lang w:val="lt-LT"/>
        </w:rPr>
        <w:t>ma</w:t>
      </w:r>
      <w:r w:rsidR="00EF2C46" w:rsidRPr="00C30BA5">
        <w:rPr>
          <w:rFonts w:ascii="Times New Roman" w:hAnsi="Times New Roman"/>
          <w:sz w:val="24"/>
          <w:szCs w:val="24"/>
          <w:lang w:val="lt-LT"/>
        </w:rPr>
        <w:t xml:space="preserve"> Biudžeto lėšų naudojimo sutart</w:t>
      </w:r>
      <w:r w:rsidR="007F2A11" w:rsidRPr="00C30BA5">
        <w:rPr>
          <w:rFonts w:ascii="Times New Roman" w:hAnsi="Times New Roman"/>
          <w:sz w:val="24"/>
          <w:szCs w:val="24"/>
          <w:lang w:val="lt-LT"/>
        </w:rPr>
        <w:t>is, patvirtinta</w:t>
      </w:r>
      <w:r w:rsidR="00EF2C46" w:rsidRPr="00C30BA5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EF2C46" w:rsidRPr="00C30BA5">
        <w:rPr>
          <w:rFonts w:ascii="Times New Roman" w:hAnsi="Times New Roman"/>
          <w:bCs/>
          <w:sz w:val="24"/>
          <w:szCs w:val="24"/>
          <w:lang w:val="lt-LT"/>
        </w:rPr>
        <w:t xml:space="preserve">Anykščių rajono savivaldybės administracijos direktoriaus 2020 m. gegužės 26 d. įsakymu Nr. 1-AĮ-314 „Dėl </w:t>
      </w:r>
      <w:r w:rsidR="00EF2C46" w:rsidRPr="00C30BA5">
        <w:rPr>
          <w:rFonts w:ascii="Times New Roman" w:hAnsi="Times New Roman"/>
          <w:sz w:val="24"/>
          <w:szCs w:val="24"/>
          <w:lang w:val="lt-LT"/>
        </w:rPr>
        <w:t>A</w:t>
      </w:r>
      <w:r w:rsidR="00EF2C46" w:rsidRPr="00C30BA5">
        <w:rPr>
          <w:rFonts w:ascii="Times New Roman" w:hAnsi="Times New Roman"/>
          <w:bCs/>
          <w:sz w:val="24"/>
          <w:szCs w:val="24"/>
          <w:lang w:val="lt-LT"/>
        </w:rPr>
        <w:t>nykščių rajono</w:t>
      </w:r>
      <w:r w:rsidR="00EF2C46" w:rsidRPr="00C30BA5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EF2C46" w:rsidRPr="00C30BA5">
        <w:rPr>
          <w:rFonts w:ascii="Times New Roman" w:hAnsi="Times New Roman"/>
          <w:bCs/>
          <w:sz w:val="24"/>
          <w:szCs w:val="24"/>
          <w:lang w:val="lt-LT"/>
        </w:rPr>
        <w:t>savivaldybės projektų, įgyvendinamų pagal A</w:t>
      </w:r>
      <w:r w:rsidR="00EF2C46" w:rsidRPr="00C30BA5">
        <w:rPr>
          <w:rFonts w:ascii="Times New Roman" w:hAnsi="Times New Roman"/>
          <w:sz w:val="24"/>
          <w:szCs w:val="24"/>
          <w:lang w:val="lt-LT"/>
        </w:rPr>
        <w:t xml:space="preserve">nykščių rajono savivaldybės strateginio 2020–2022 metų veiklos plano 6 programos „Kokybiškos švietimo sistemos kūrimo, sporto skatinimo ir jaunimo užimtumo programa” </w:t>
      </w:r>
      <w:r w:rsidR="00EF2C46" w:rsidRPr="00C30BA5">
        <w:rPr>
          <w:rFonts w:ascii="Times New Roman" w:hAnsi="Times New Roman"/>
          <w:bCs/>
          <w:sz w:val="24"/>
          <w:szCs w:val="24"/>
          <w:lang w:val="lt-LT"/>
        </w:rPr>
        <w:t>priemones Nr.</w:t>
      </w:r>
      <w:r w:rsidR="00EF2C46" w:rsidRPr="00C30BA5">
        <w:rPr>
          <w:rFonts w:ascii="Times New Roman" w:hAnsi="Times New Roman"/>
          <w:sz w:val="24"/>
          <w:szCs w:val="24"/>
          <w:lang w:val="lt-LT"/>
        </w:rPr>
        <w:t xml:space="preserve"> 6.1.2.06 „Vaikų užimtumo didinimas“ ir Nr. 6.1.2.30 „Mokymo plaukti programa“, </w:t>
      </w:r>
      <w:r w:rsidR="00EF2C46" w:rsidRPr="00C30BA5">
        <w:rPr>
          <w:rFonts w:ascii="Times New Roman" w:hAnsi="Times New Roman"/>
          <w:bCs/>
          <w:sz w:val="24"/>
          <w:szCs w:val="24"/>
          <w:lang w:val="lt-LT"/>
        </w:rPr>
        <w:t>finansavim</w:t>
      </w:r>
      <w:r w:rsidR="00474FD9" w:rsidRPr="00C30BA5">
        <w:rPr>
          <w:rFonts w:ascii="Times New Roman" w:hAnsi="Times New Roman"/>
          <w:bCs/>
          <w:sz w:val="24"/>
          <w:szCs w:val="24"/>
          <w:lang w:val="lt-LT"/>
        </w:rPr>
        <w:t>o tvarkos aprašo patvirtinimo“.</w:t>
      </w:r>
      <w:r w:rsidR="003172E7" w:rsidRPr="00C30BA5">
        <w:rPr>
          <w:rFonts w:ascii="Times New Roman" w:hAnsi="Times New Roman"/>
          <w:bCs/>
          <w:sz w:val="24"/>
          <w:szCs w:val="24"/>
          <w:lang w:val="lt-LT"/>
        </w:rPr>
        <w:t xml:space="preserve"> </w:t>
      </w:r>
    </w:p>
    <w:p w14:paraId="4D8D6511" w14:textId="0BF64F65" w:rsidR="00C30BA5" w:rsidRPr="00E02F22" w:rsidRDefault="00C30BA5" w:rsidP="00C30BA5">
      <w:pPr>
        <w:tabs>
          <w:tab w:val="left" w:pos="2835"/>
          <w:tab w:val="left" w:pos="3261"/>
        </w:tabs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r w:rsidRPr="00E02F22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I</w:t>
      </w:r>
      <w:r w:rsidR="00E04CB6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V</w:t>
      </w:r>
      <w:r w:rsidRPr="00E02F22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 SKYRIUS</w:t>
      </w:r>
    </w:p>
    <w:p w14:paraId="446B0AA7" w14:textId="77777777" w:rsidR="00C30BA5" w:rsidRPr="00E04CB6" w:rsidRDefault="00C30BA5" w:rsidP="00C30BA5">
      <w:pPr>
        <w:tabs>
          <w:tab w:val="left" w:pos="2835"/>
          <w:tab w:val="left" w:pos="3261"/>
        </w:tabs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</w:pPr>
      <w:r w:rsidRPr="00E02F22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 xml:space="preserve">LĖŠŲ NAUDOJIMAS </w:t>
      </w:r>
      <w:r w:rsidRPr="00E04CB6">
        <w:rPr>
          <w:rFonts w:ascii="Times New Roman" w:hAnsi="Times New Roman"/>
          <w:b/>
          <w:bCs/>
          <w:color w:val="000000"/>
          <w:sz w:val="24"/>
          <w:szCs w:val="24"/>
          <w:lang w:eastAsia="lt-LT"/>
        </w:rPr>
        <w:t>IR ATSISKAITYMAS</w:t>
      </w:r>
    </w:p>
    <w:p w14:paraId="59847B76" w14:textId="77777777" w:rsidR="00C30BA5" w:rsidRPr="00E02F22" w:rsidRDefault="00C30BA5" w:rsidP="00C30BA5">
      <w:pPr>
        <w:pStyle w:val="Default"/>
        <w:spacing w:line="360" w:lineRule="auto"/>
        <w:ind w:firstLine="1276"/>
        <w:jc w:val="both"/>
      </w:pPr>
    </w:p>
    <w:p w14:paraId="4A81530E" w14:textId="2B610926" w:rsidR="00C30BA5" w:rsidRPr="008756DD" w:rsidRDefault="00AC4FE1" w:rsidP="00AB135F">
      <w:pPr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7</w:t>
      </w:r>
      <w:r w:rsidR="00E04CB6">
        <w:rPr>
          <w:rFonts w:ascii="Times New Roman" w:hAnsi="Times New Roman"/>
          <w:sz w:val="24"/>
          <w:szCs w:val="24"/>
          <w:lang w:val="lt-LT" w:eastAsia="lt-LT"/>
        </w:rPr>
        <w:t>.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 xml:space="preserve"> Aprašo </w:t>
      </w:r>
      <w:r w:rsidR="00C30BA5">
        <w:rPr>
          <w:rFonts w:ascii="Times New Roman" w:hAnsi="Times New Roman"/>
          <w:sz w:val="24"/>
          <w:szCs w:val="24"/>
          <w:lang w:val="lt-LT" w:eastAsia="lt-LT"/>
        </w:rPr>
        <w:t>1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 xml:space="preserve"> punkte nurodytos lėšos gali būti naudojamos</w:t>
      </w:r>
      <w:r w:rsidR="00C30BA5" w:rsidRPr="1C7C78F0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 xml:space="preserve">toliau išvardytoms išlaidoms, susijusioms su Aprašo </w:t>
      </w:r>
      <w:r w:rsidR="00E04CB6">
        <w:rPr>
          <w:rFonts w:ascii="Times New Roman" w:hAnsi="Times New Roman"/>
          <w:sz w:val="24"/>
          <w:szCs w:val="24"/>
          <w:lang w:val="lt-LT" w:eastAsia="lt-LT"/>
        </w:rPr>
        <w:t>2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.1 papunktyje nurodytų mokinių dalyvavimu</w:t>
      </w:r>
      <w:r w:rsidR="00C30BA5">
        <w:rPr>
          <w:rFonts w:ascii="Times New Roman" w:hAnsi="Times New Roman"/>
          <w:sz w:val="24"/>
          <w:szCs w:val="24"/>
          <w:lang w:val="lt-LT" w:eastAsia="lt-LT"/>
        </w:rPr>
        <w:t>i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C30BA5">
        <w:rPr>
          <w:rFonts w:ascii="Times New Roman" w:hAnsi="Times New Roman"/>
          <w:sz w:val="24"/>
          <w:szCs w:val="24"/>
          <w:lang w:val="lt-LT" w:eastAsia="lt-LT"/>
        </w:rPr>
        <w:t>S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tovyklose ir kitose NVŠ veiklose, finansuoti ir kompensuoti:</w:t>
      </w:r>
    </w:p>
    <w:p w14:paraId="5E5C1D38" w14:textId="18C3F95C" w:rsidR="00C30BA5" w:rsidRPr="00225D9B" w:rsidRDefault="00AC4FE1" w:rsidP="00AB135F">
      <w:pPr>
        <w:shd w:val="clear" w:color="auto" w:fill="FFFFFF" w:themeFill="background1"/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7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.1.</w:t>
      </w:r>
      <w:r w:rsidR="00C30BA5" w:rsidRPr="1C7C78F0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fizinių asmenų, dalyvaujančių įgyvendinant </w:t>
      </w:r>
      <w:r w:rsidR="00C30BA5">
        <w:rPr>
          <w:rFonts w:ascii="Times New Roman" w:hAnsi="Times New Roman"/>
          <w:color w:val="000000" w:themeColor="text1"/>
          <w:sz w:val="24"/>
          <w:szCs w:val="24"/>
          <w:lang w:val="lt-LT"/>
        </w:rPr>
        <w:t>Stovyklas</w:t>
      </w:r>
      <w:r w:rsidR="00C30BA5" w:rsidRPr="1C7C78F0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ir kitas NVŠ veiklas, 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darbo užmokesčiui ir su juo susijusiais privalomais mokėti mokesčiais;</w:t>
      </w:r>
    </w:p>
    <w:p w14:paraId="0ED9E515" w14:textId="4DE92830" w:rsidR="00C30BA5" w:rsidRPr="00DC1BF8" w:rsidRDefault="00AC4FE1" w:rsidP="00AB135F">
      <w:pPr>
        <w:spacing w:line="360" w:lineRule="auto"/>
        <w:ind w:firstLine="1247"/>
        <w:jc w:val="both"/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>7</w:t>
      </w:r>
      <w:r w:rsidR="00C30BA5" w:rsidRPr="1C7C78F0">
        <w:rPr>
          <w:rFonts w:ascii="Times New Roman" w:hAnsi="Times New Roman"/>
          <w:color w:val="000000" w:themeColor="text1"/>
          <w:sz w:val="24"/>
          <w:szCs w:val="24"/>
          <w:lang w:val="lt-LT" w:eastAsia="lt-LT"/>
        </w:rPr>
        <w:t xml:space="preserve">.2. mokinių dalyvavimo vaikų vasaros stovyklose išlaidoms finansuoti; </w:t>
      </w:r>
    </w:p>
    <w:p w14:paraId="58361425" w14:textId="10242D48" w:rsidR="00C30BA5" w:rsidRPr="008756DD" w:rsidRDefault="00AC4FE1" w:rsidP="00AB135F">
      <w:pPr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lastRenderedPageBreak/>
        <w:t>7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</w:t>
      </w:r>
      <w:r w:rsidR="00C30BA5" w:rsidRPr="1C7C78F0">
        <w:rPr>
          <w:rFonts w:ascii="Times New Roman" w:hAnsi="Times New Roman"/>
          <w:sz w:val="24"/>
          <w:szCs w:val="24"/>
          <w:lang w:val="en-US" w:eastAsia="lt-LT"/>
        </w:rPr>
        <w:t>3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 maitinimo, nakvynės išlaidoms;</w:t>
      </w:r>
    </w:p>
    <w:p w14:paraId="2DAFAE27" w14:textId="6396D9A0" w:rsidR="00C30BA5" w:rsidRPr="008756DD" w:rsidRDefault="00AC4FE1" w:rsidP="00AB135F">
      <w:pPr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7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.4. transporto išlaidoms, kurui;</w:t>
      </w:r>
    </w:p>
    <w:p w14:paraId="47B8D86C" w14:textId="68CB77E5" w:rsidR="00C30BA5" w:rsidRDefault="00AC4FE1" w:rsidP="00AB135F">
      <w:pPr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7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.5. patalpų, tiesiogiai naudojamų Stovykloms ir kitoms NVŠ veikloms vykdyti, nuomos ir komunalinėms, aplinkos ir kitoms išlaidoms veiklų įgyvendinimo laikotarpiu;</w:t>
      </w:r>
    </w:p>
    <w:p w14:paraId="1953814D" w14:textId="47FC5B3A" w:rsidR="00C30BA5" w:rsidRPr="008756DD" w:rsidRDefault="00AC4FE1" w:rsidP="00AB135F">
      <w:pPr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7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.6. išlaidoms, kurios reikalingos Stovykloms ir kitoms NVŠ veikloms</w:t>
      </w:r>
      <w:r w:rsidR="00C30BA5" w:rsidRPr="1C7C78F0">
        <w:rPr>
          <w:rFonts w:ascii="Times New Roman" w:hAnsi="Times New Roman"/>
          <w:b/>
          <w:bCs/>
          <w:sz w:val="24"/>
          <w:szCs w:val="24"/>
          <w:lang w:val="lt-LT" w:eastAsia="lt-LT"/>
        </w:rPr>
        <w:t xml:space="preserve"> 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 xml:space="preserve">vykdyti, prekėms ir paslaugoms įsigyti ar nuomoti. </w:t>
      </w:r>
    </w:p>
    <w:p w14:paraId="33942730" w14:textId="5DE2908A" w:rsidR="00C30BA5" w:rsidRPr="00656ECC" w:rsidRDefault="00AC4FE1" w:rsidP="00AB135F">
      <w:pPr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/>
        </w:rPr>
        <w:t>8</w:t>
      </w:r>
      <w:r w:rsidR="00C30BA5">
        <w:rPr>
          <w:rFonts w:ascii="Times New Roman" w:hAnsi="Times New Roman"/>
          <w:sz w:val="24"/>
          <w:szCs w:val="24"/>
          <w:lang w:val="lt-LT"/>
        </w:rPr>
        <w:t>.</w:t>
      </w:r>
      <w:r w:rsidR="00C30BA5" w:rsidRPr="1C7C78F0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C30BA5">
        <w:rPr>
          <w:rFonts w:ascii="Times New Roman" w:hAnsi="Times New Roman"/>
          <w:sz w:val="24"/>
          <w:szCs w:val="24"/>
          <w:lang w:val="lt-LT" w:eastAsia="lt-LT"/>
        </w:rPr>
        <w:t>Aprašo 1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 xml:space="preserve"> punkte nurodytos lėšos negali būti naudojamos:</w:t>
      </w:r>
    </w:p>
    <w:p w14:paraId="55B02976" w14:textId="5D97265E" w:rsidR="00C30BA5" w:rsidRPr="008756DD" w:rsidRDefault="00AC4FE1" w:rsidP="00AB135F">
      <w:pPr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8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.1. rekonstrukcijos, remonto, statybos išlaidoms padengti ir ilgalaikiam turtui įsigyti;</w:t>
      </w:r>
    </w:p>
    <w:p w14:paraId="62338994" w14:textId="60A91F26" w:rsidR="00C30BA5" w:rsidRPr="008756DD" w:rsidRDefault="00AC4FE1" w:rsidP="00AB135F">
      <w:pPr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8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.2. įsiskolinimams padengti;</w:t>
      </w:r>
    </w:p>
    <w:p w14:paraId="6E31DA50" w14:textId="15EDC210" w:rsidR="00C30BA5" w:rsidRPr="008756DD" w:rsidRDefault="00AC4FE1" w:rsidP="00AB135F">
      <w:pPr>
        <w:overflowPunct/>
        <w:autoSpaceDE/>
        <w:autoSpaceDN/>
        <w:adjustRightInd/>
        <w:spacing w:line="360" w:lineRule="auto"/>
        <w:ind w:firstLine="1247"/>
        <w:jc w:val="both"/>
        <w:textAlignment w:val="auto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8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.3. išlaidoms, susijusioms su lizingo, išperkamosios nuomos sutartimis;</w:t>
      </w:r>
    </w:p>
    <w:p w14:paraId="09913051" w14:textId="29E99E4D" w:rsidR="00C30BA5" w:rsidRPr="00E02BEC" w:rsidRDefault="00AC4FE1" w:rsidP="00AB135F">
      <w:pPr>
        <w:spacing w:line="360" w:lineRule="auto"/>
        <w:ind w:firstLine="1247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8</w:t>
      </w:r>
      <w:r w:rsidR="00C30BA5" w:rsidRPr="1C7C78F0">
        <w:rPr>
          <w:rFonts w:ascii="Times New Roman" w:hAnsi="Times New Roman"/>
          <w:sz w:val="24"/>
          <w:szCs w:val="24"/>
          <w:lang w:val="lt-LT" w:eastAsia="lt-LT"/>
        </w:rPr>
        <w:t>.4. išlaidoms, skirtoms savivaldybės ir (arba) valstybės finansuojamų neformaliojo vaikų švietimo programoms, įskaitant ir formalųjį švietimą papildančio ugdymo programas, įgyvendinti;</w:t>
      </w:r>
    </w:p>
    <w:p w14:paraId="21F753A4" w14:textId="516634EE" w:rsidR="00C30BA5" w:rsidRPr="00E04CB6" w:rsidRDefault="00AC4FE1" w:rsidP="00AB135F">
      <w:pPr>
        <w:spacing w:line="360" w:lineRule="auto"/>
        <w:ind w:firstLine="1247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8</w:t>
      </w:r>
      <w:r w:rsidR="00C30BA5">
        <w:rPr>
          <w:rFonts w:ascii="Times New Roman" w:hAnsi="Times New Roman"/>
          <w:sz w:val="24"/>
          <w:szCs w:val="24"/>
          <w:lang w:val="lt-LT" w:eastAsia="lt-LT"/>
        </w:rPr>
        <w:t>.</w:t>
      </w:r>
      <w:r w:rsidR="00C30BA5" w:rsidRPr="00F43343">
        <w:rPr>
          <w:rFonts w:ascii="Times New Roman" w:hAnsi="Times New Roman"/>
          <w:sz w:val="24"/>
          <w:szCs w:val="24"/>
          <w:lang w:val="lt-LT" w:eastAsia="lt-LT"/>
        </w:rPr>
        <w:t>5.</w:t>
      </w:r>
      <w:r w:rsidR="00C30BA5" w:rsidRPr="00F433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i</w:t>
      </w:r>
      <w:r w:rsidR="00C30BA5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šlaidoms, kurios</w:t>
      </w:r>
      <w:r w:rsidR="00C30BA5" w:rsidRPr="00F43343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 xml:space="preserve"> finansuotos iš kitų Lietuvos Respublikos valstybės biudžeto ar savivaldybių biudžetų lėšų</w:t>
      </w:r>
      <w:r w:rsidR="00C30BA5" w:rsidRPr="1C7C78F0">
        <w:rPr>
          <w:rFonts w:ascii="Times New Roman" w:hAnsi="Times New Roman"/>
          <w:color w:val="000000"/>
          <w:sz w:val="24"/>
          <w:szCs w:val="24"/>
          <w:shd w:val="clear" w:color="auto" w:fill="FFFFFF"/>
          <w:lang w:val="lt-LT"/>
        </w:rPr>
        <w:t>, įskaitant</w:t>
      </w:r>
      <w:r w:rsidR="00C30BA5" w:rsidRPr="1C7C78F0">
        <w:rPr>
          <w:rFonts w:ascii="Times New Roman" w:hAnsi="Times New Roman"/>
          <w:color w:val="000000"/>
          <w:sz w:val="24"/>
          <w:szCs w:val="24"/>
          <w:lang w:val="lt-LT"/>
        </w:rPr>
        <w:t xml:space="preserve"> Europos Sąjungos finansinės paramos ir kitos gaunamos finansinės </w:t>
      </w:r>
      <w:r w:rsidR="00C30BA5" w:rsidRPr="00E04CB6">
        <w:rPr>
          <w:rFonts w:ascii="Times New Roman" w:hAnsi="Times New Roman"/>
          <w:color w:val="000000"/>
          <w:sz w:val="24"/>
          <w:szCs w:val="24"/>
          <w:lang w:val="lt-LT"/>
        </w:rPr>
        <w:t>paramos bei bendrojo finansavimo lėšas.</w:t>
      </w:r>
    </w:p>
    <w:p w14:paraId="2850879B" w14:textId="0261B014" w:rsidR="00C30BA5" w:rsidRPr="00E04CB6" w:rsidRDefault="00C31346" w:rsidP="00AB135F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E04CB6">
        <w:rPr>
          <w:rFonts w:ascii="Times New Roman" w:hAnsi="Times New Roman"/>
          <w:bCs/>
          <w:sz w:val="24"/>
          <w:szCs w:val="24"/>
          <w:lang w:val="lt-LT"/>
        </w:rPr>
        <w:tab/>
      </w:r>
      <w:r w:rsidR="00AC4FE1">
        <w:rPr>
          <w:rFonts w:ascii="Times New Roman" w:hAnsi="Times New Roman"/>
          <w:bCs/>
          <w:sz w:val="24"/>
          <w:szCs w:val="24"/>
          <w:lang w:val="lt-LT"/>
        </w:rPr>
        <w:t>9</w:t>
      </w:r>
      <w:r w:rsidR="00E04CB6" w:rsidRPr="00E04CB6">
        <w:rPr>
          <w:rFonts w:ascii="Times New Roman" w:hAnsi="Times New Roman"/>
          <w:bCs/>
          <w:sz w:val="24"/>
          <w:szCs w:val="24"/>
          <w:lang w:val="lt-LT"/>
        </w:rPr>
        <w:t xml:space="preserve">. </w:t>
      </w:r>
      <w:r w:rsidRPr="00E04CB6">
        <w:rPr>
          <w:rFonts w:ascii="Times New Roman" w:hAnsi="Times New Roman"/>
          <w:bCs/>
          <w:sz w:val="24"/>
          <w:szCs w:val="24"/>
          <w:lang w:val="lt-LT"/>
        </w:rPr>
        <w:t xml:space="preserve">Už ŠMSM lėšas Savivaldybės administracija atsiskaito pagal su </w:t>
      </w:r>
      <w:proofErr w:type="spellStart"/>
      <w:r w:rsidRPr="00E04CB6">
        <w:rPr>
          <w:rFonts w:ascii="Times New Roman" w:hAnsi="Times New Roman"/>
          <w:sz w:val="24"/>
          <w:szCs w:val="24"/>
        </w:rPr>
        <w:t>Lietuvos</w:t>
      </w:r>
      <w:proofErr w:type="spellEnd"/>
      <w:r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4CB6">
        <w:rPr>
          <w:rFonts w:ascii="Times New Roman" w:hAnsi="Times New Roman"/>
          <w:sz w:val="24"/>
          <w:szCs w:val="24"/>
        </w:rPr>
        <w:t>Respublikos</w:t>
      </w:r>
      <w:proofErr w:type="spellEnd"/>
      <w:r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4CB6">
        <w:rPr>
          <w:rFonts w:ascii="Times New Roman" w:hAnsi="Times New Roman"/>
          <w:sz w:val="24"/>
          <w:szCs w:val="24"/>
        </w:rPr>
        <w:t>švietimo</w:t>
      </w:r>
      <w:proofErr w:type="spellEnd"/>
      <w:r w:rsidRPr="00E04C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4CB6">
        <w:rPr>
          <w:rFonts w:ascii="Times New Roman" w:hAnsi="Times New Roman"/>
          <w:sz w:val="24"/>
          <w:szCs w:val="24"/>
        </w:rPr>
        <w:t>mokslo</w:t>
      </w:r>
      <w:proofErr w:type="spellEnd"/>
      <w:r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4CB6">
        <w:rPr>
          <w:rFonts w:ascii="Times New Roman" w:hAnsi="Times New Roman"/>
          <w:sz w:val="24"/>
          <w:szCs w:val="24"/>
        </w:rPr>
        <w:t>ir</w:t>
      </w:r>
      <w:proofErr w:type="spellEnd"/>
      <w:r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4CB6">
        <w:rPr>
          <w:rFonts w:ascii="Times New Roman" w:hAnsi="Times New Roman"/>
          <w:sz w:val="24"/>
          <w:szCs w:val="24"/>
        </w:rPr>
        <w:t>sporto</w:t>
      </w:r>
      <w:proofErr w:type="spellEnd"/>
      <w:r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4CB6">
        <w:rPr>
          <w:rFonts w:ascii="Times New Roman" w:hAnsi="Times New Roman"/>
          <w:sz w:val="24"/>
          <w:szCs w:val="24"/>
        </w:rPr>
        <w:t>ministerija</w:t>
      </w:r>
      <w:proofErr w:type="spellEnd"/>
      <w:r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4CB6">
        <w:rPr>
          <w:rFonts w:ascii="Times New Roman" w:hAnsi="Times New Roman"/>
          <w:sz w:val="24"/>
          <w:szCs w:val="24"/>
        </w:rPr>
        <w:t>pasirašyt</w:t>
      </w:r>
      <w:r w:rsidR="00130977">
        <w:rPr>
          <w:rFonts w:ascii="Times New Roman" w:hAnsi="Times New Roman"/>
          <w:sz w:val="24"/>
          <w:szCs w:val="24"/>
        </w:rPr>
        <w:t>os</w:t>
      </w:r>
      <w:proofErr w:type="spellEnd"/>
      <w:r w:rsidRPr="00E04CB6">
        <w:rPr>
          <w:rFonts w:ascii="Times New Roman" w:hAnsi="Times New Roman"/>
          <w:sz w:val="24"/>
          <w:szCs w:val="24"/>
        </w:rPr>
        <w:t xml:space="preserve"> 2020 m</w:t>
      </w:r>
      <w:r w:rsidR="00E04CB6" w:rsidRPr="00E04CB6">
        <w:rPr>
          <w:rFonts w:ascii="Times New Roman" w:hAnsi="Times New Roman"/>
          <w:sz w:val="24"/>
          <w:szCs w:val="24"/>
        </w:rPr>
        <w:t xml:space="preserve">. </w:t>
      </w:r>
      <w:r w:rsidRPr="00E04CB6">
        <w:rPr>
          <w:rFonts w:ascii="Times New Roman" w:hAnsi="Times New Roman"/>
          <w:bCs/>
          <w:sz w:val="24"/>
          <w:szCs w:val="24"/>
          <w:lang w:val="lt-LT"/>
        </w:rPr>
        <w:t>Lėšų naudojimo sutart</w:t>
      </w:r>
      <w:r w:rsidR="00130977">
        <w:rPr>
          <w:rFonts w:ascii="Times New Roman" w:hAnsi="Times New Roman"/>
          <w:bCs/>
          <w:sz w:val="24"/>
          <w:szCs w:val="24"/>
          <w:lang w:val="lt-LT"/>
        </w:rPr>
        <w:t>ies įsipareigojimus</w:t>
      </w:r>
      <w:r w:rsidR="00AC4FE1">
        <w:rPr>
          <w:rFonts w:ascii="Times New Roman" w:hAnsi="Times New Roman"/>
          <w:bCs/>
          <w:sz w:val="24"/>
          <w:szCs w:val="24"/>
          <w:lang w:val="lt-LT"/>
        </w:rPr>
        <w:t>.</w:t>
      </w:r>
    </w:p>
    <w:p w14:paraId="0A8A867F" w14:textId="77777777" w:rsidR="00474FD9" w:rsidRPr="00E04CB6" w:rsidRDefault="00474FD9" w:rsidP="00E04CB6">
      <w:pPr>
        <w:spacing w:line="360" w:lineRule="auto"/>
        <w:ind w:firstLine="720"/>
        <w:rPr>
          <w:rFonts w:ascii="Times New Roman" w:hAnsi="Times New Roman"/>
          <w:sz w:val="24"/>
          <w:szCs w:val="24"/>
          <w:lang w:val="lt-LT"/>
        </w:rPr>
      </w:pPr>
    </w:p>
    <w:p w14:paraId="5E23F7C8" w14:textId="01CF85A4" w:rsidR="005B558A" w:rsidRPr="00E04CB6" w:rsidRDefault="005B558A" w:rsidP="00130977">
      <w:pPr>
        <w:pStyle w:val="Pagrindinistekstas2"/>
        <w:jc w:val="center"/>
        <w:rPr>
          <w:b/>
          <w:sz w:val="24"/>
          <w:szCs w:val="24"/>
        </w:rPr>
      </w:pPr>
      <w:r w:rsidRPr="00E04CB6">
        <w:rPr>
          <w:b/>
          <w:sz w:val="24"/>
          <w:szCs w:val="24"/>
        </w:rPr>
        <w:t>V SKYRIUS</w:t>
      </w:r>
    </w:p>
    <w:p w14:paraId="24E5AACB" w14:textId="77777777" w:rsidR="005B558A" w:rsidRPr="00E04CB6" w:rsidRDefault="005B558A" w:rsidP="00130977">
      <w:pPr>
        <w:pStyle w:val="Pagrindinistekstas2"/>
        <w:jc w:val="center"/>
        <w:rPr>
          <w:b/>
          <w:sz w:val="24"/>
          <w:szCs w:val="24"/>
        </w:rPr>
      </w:pPr>
      <w:r w:rsidRPr="00E04CB6">
        <w:rPr>
          <w:b/>
          <w:sz w:val="24"/>
          <w:szCs w:val="24"/>
        </w:rPr>
        <w:t>BAIGIAMOSIOS NUOSTATOS</w:t>
      </w:r>
    </w:p>
    <w:p w14:paraId="19D6003F" w14:textId="77777777" w:rsidR="005B558A" w:rsidRPr="00E04CB6" w:rsidRDefault="005B558A" w:rsidP="00E04CB6">
      <w:pPr>
        <w:pStyle w:val="Pagrindinistekstas2"/>
        <w:spacing w:line="360" w:lineRule="auto"/>
        <w:jc w:val="center"/>
        <w:rPr>
          <w:b/>
          <w:sz w:val="16"/>
          <w:szCs w:val="16"/>
        </w:rPr>
      </w:pPr>
    </w:p>
    <w:p w14:paraId="41D423D7" w14:textId="11E664F6" w:rsidR="005B558A" w:rsidRPr="00E04CB6" w:rsidRDefault="00E04CB6" w:rsidP="00AB135F">
      <w:pPr>
        <w:tabs>
          <w:tab w:val="left" w:pos="0"/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lt-LT"/>
        </w:rPr>
      </w:pPr>
      <w:r w:rsidRPr="00E04CB6">
        <w:rPr>
          <w:rFonts w:ascii="Times New Roman" w:hAnsi="Times New Roman"/>
          <w:bCs/>
          <w:sz w:val="24"/>
          <w:szCs w:val="24"/>
          <w:lang w:val="lt-LT"/>
        </w:rPr>
        <w:tab/>
      </w:r>
      <w:r w:rsidRPr="00E04CB6">
        <w:rPr>
          <w:rFonts w:ascii="Times New Roman" w:hAnsi="Times New Roman"/>
          <w:bCs/>
          <w:sz w:val="24"/>
          <w:szCs w:val="24"/>
          <w:lang w:val="lt-LT"/>
        </w:rPr>
        <w:tab/>
      </w:r>
      <w:r w:rsidR="00AC4FE1">
        <w:rPr>
          <w:rFonts w:ascii="Times New Roman" w:hAnsi="Times New Roman"/>
          <w:bCs/>
          <w:sz w:val="24"/>
          <w:szCs w:val="24"/>
          <w:lang w:val="lt-LT"/>
        </w:rPr>
        <w:t>10</w:t>
      </w:r>
      <w:r w:rsidR="005B558A" w:rsidRPr="00E04CB6">
        <w:rPr>
          <w:rFonts w:ascii="Times New Roman" w:hAnsi="Times New Roman"/>
          <w:bCs/>
          <w:sz w:val="24"/>
          <w:szCs w:val="24"/>
          <w:lang w:val="lt-LT"/>
        </w:rPr>
        <w:t xml:space="preserve">. </w:t>
      </w:r>
      <w:r w:rsidRPr="00E04CB6">
        <w:rPr>
          <w:rFonts w:ascii="Times New Roman" w:hAnsi="Times New Roman"/>
          <w:bCs/>
          <w:sz w:val="24"/>
          <w:szCs w:val="24"/>
          <w:lang w:val="lt-LT"/>
        </w:rPr>
        <w:t xml:space="preserve">Aprašo </w:t>
      </w:r>
      <w:r w:rsidR="005B558A" w:rsidRPr="00E04CB6">
        <w:rPr>
          <w:rFonts w:ascii="Times New Roman" w:hAnsi="Times New Roman"/>
          <w:bCs/>
          <w:sz w:val="24"/>
          <w:szCs w:val="24"/>
          <w:lang w:val="lt-LT"/>
        </w:rPr>
        <w:t xml:space="preserve">finansinę kontrolę atlieka Savivaldybės </w:t>
      </w:r>
      <w:r w:rsidR="005B558A" w:rsidRPr="00E04CB6">
        <w:rPr>
          <w:rFonts w:ascii="Times New Roman" w:hAnsi="Times New Roman"/>
          <w:sz w:val="24"/>
          <w:szCs w:val="24"/>
          <w:lang w:val="lt-LT"/>
        </w:rPr>
        <w:t>Kontrolės ir audito tarnyba, Savivaldybės Centralizuotas vidaus audito skyrius,</w:t>
      </w:r>
      <w:r w:rsidR="005B558A" w:rsidRPr="00E04CB6">
        <w:rPr>
          <w:rFonts w:ascii="Times New Roman" w:hAnsi="Times New Roman"/>
          <w:bCs/>
          <w:sz w:val="24"/>
          <w:szCs w:val="24"/>
          <w:lang w:val="lt-LT"/>
        </w:rPr>
        <w:t xml:space="preserve"> Savivaldybės Finansų ir apskaitos skyrius. </w:t>
      </w:r>
    </w:p>
    <w:p w14:paraId="026FB65E" w14:textId="18279113" w:rsidR="005B558A" w:rsidRPr="00E04CB6" w:rsidRDefault="00E04CB6" w:rsidP="00AB135F">
      <w:pPr>
        <w:tabs>
          <w:tab w:val="left" w:pos="0"/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lt-LT"/>
        </w:rPr>
      </w:pPr>
      <w:r w:rsidRPr="00E04CB6">
        <w:rPr>
          <w:rFonts w:ascii="Times New Roman" w:hAnsi="Times New Roman"/>
          <w:bCs/>
          <w:sz w:val="24"/>
          <w:szCs w:val="24"/>
          <w:lang w:val="lt-LT"/>
        </w:rPr>
        <w:tab/>
      </w:r>
      <w:r w:rsidRPr="00E04CB6">
        <w:rPr>
          <w:rFonts w:ascii="Times New Roman" w:hAnsi="Times New Roman"/>
          <w:bCs/>
          <w:sz w:val="24"/>
          <w:szCs w:val="24"/>
          <w:lang w:val="lt-LT"/>
        </w:rPr>
        <w:tab/>
        <w:t>1</w:t>
      </w:r>
      <w:r w:rsidR="00AC4FE1">
        <w:rPr>
          <w:rFonts w:ascii="Times New Roman" w:hAnsi="Times New Roman"/>
          <w:bCs/>
          <w:sz w:val="24"/>
          <w:szCs w:val="24"/>
          <w:lang w:val="lt-LT"/>
        </w:rPr>
        <w:t>1</w:t>
      </w:r>
      <w:r w:rsidR="005B558A" w:rsidRPr="00E04CB6">
        <w:rPr>
          <w:rFonts w:ascii="Times New Roman" w:hAnsi="Times New Roman"/>
          <w:bCs/>
          <w:sz w:val="24"/>
          <w:szCs w:val="24"/>
          <w:lang w:val="lt-LT"/>
        </w:rPr>
        <w:t xml:space="preserve">. </w:t>
      </w:r>
      <w:r w:rsidRPr="00E04CB6">
        <w:rPr>
          <w:rFonts w:ascii="Times New Roman" w:hAnsi="Times New Roman"/>
          <w:bCs/>
          <w:sz w:val="24"/>
          <w:szCs w:val="24"/>
          <w:lang w:val="lt-LT"/>
        </w:rPr>
        <w:t xml:space="preserve">Aprašo </w:t>
      </w:r>
      <w:r w:rsidR="005B558A" w:rsidRPr="00E04CB6">
        <w:rPr>
          <w:rFonts w:ascii="Times New Roman" w:hAnsi="Times New Roman"/>
          <w:bCs/>
          <w:sz w:val="24"/>
          <w:szCs w:val="24"/>
          <w:lang w:val="lt-LT"/>
        </w:rPr>
        <w:t xml:space="preserve">įgyvendinimo kontrolę atlieka </w:t>
      </w:r>
      <w:r w:rsidR="005B558A" w:rsidRPr="00E04CB6">
        <w:rPr>
          <w:rFonts w:ascii="Times New Roman" w:hAnsi="Times New Roman"/>
          <w:sz w:val="24"/>
          <w:szCs w:val="24"/>
          <w:lang w:val="lt-LT"/>
        </w:rPr>
        <w:t>Strateginio veiklos plano 6 programos „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Kokybiškos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švietimo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sistemos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kūrimo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sporto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skatinimo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ir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jaunimo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užimtumo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558A" w:rsidRPr="00E04CB6">
        <w:rPr>
          <w:rFonts w:ascii="Times New Roman" w:hAnsi="Times New Roman"/>
          <w:sz w:val="24"/>
          <w:szCs w:val="24"/>
        </w:rPr>
        <w:t>programa</w:t>
      </w:r>
      <w:proofErr w:type="spellEnd"/>
      <w:r w:rsidR="005B558A" w:rsidRPr="00E04CB6">
        <w:rPr>
          <w:rFonts w:ascii="Times New Roman" w:hAnsi="Times New Roman"/>
          <w:sz w:val="24"/>
          <w:szCs w:val="24"/>
        </w:rPr>
        <w:t>”</w:t>
      </w:r>
      <w:r w:rsidR="005B558A" w:rsidRPr="00E04CB6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5B558A" w:rsidRPr="00E04CB6">
        <w:rPr>
          <w:rFonts w:ascii="Times New Roman" w:hAnsi="Times New Roman"/>
          <w:bCs/>
          <w:sz w:val="24"/>
          <w:szCs w:val="24"/>
          <w:lang w:val="lt-LT"/>
        </w:rPr>
        <w:t xml:space="preserve">Priemones </w:t>
      </w:r>
      <w:r w:rsidR="005B558A" w:rsidRPr="00E04CB6">
        <w:rPr>
          <w:rFonts w:ascii="Times New Roman" w:hAnsi="Times New Roman"/>
          <w:sz w:val="24"/>
          <w:szCs w:val="24"/>
          <w:lang w:val="lt-LT"/>
        </w:rPr>
        <w:t>koordinuojantis Švietimo skyrius.</w:t>
      </w:r>
    </w:p>
    <w:p w14:paraId="12B3DDA9" w14:textId="1EDA1F8B" w:rsidR="005B558A" w:rsidRDefault="00E04CB6" w:rsidP="00AB135F">
      <w:pPr>
        <w:tabs>
          <w:tab w:val="left" w:pos="0"/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lt-LT"/>
        </w:rPr>
      </w:pPr>
      <w:r w:rsidRPr="00E04CB6">
        <w:rPr>
          <w:rFonts w:ascii="Times New Roman" w:hAnsi="Times New Roman"/>
          <w:sz w:val="24"/>
          <w:szCs w:val="24"/>
          <w:lang w:val="lt-LT"/>
        </w:rPr>
        <w:tab/>
      </w:r>
      <w:r w:rsidRPr="00E04CB6">
        <w:rPr>
          <w:rFonts w:ascii="Times New Roman" w:hAnsi="Times New Roman"/>
          <w:sz w:val="24"/>
          <w:szCs w:val="24"/>
          <w:lang w:val="lt-LT"/>
        </w:rPr>
        <w:tab/>
        <w:t>1</w:t>
      </w:r>
      <w:r w:rsidR="00AC4FE1">
        <w:rPr>
          <w:rFonts w:ascii="Times New Roman" w:hAnsi="Times New Roman"/>
          <w:sz w:val="24"/>
          <w:szCs w:val="24"/>
          <w:lang w:val="lt-LT"/>
        </w:rPr>
        <w:t>2</w:t>
      </w:r>
      <w:r w:rsidR="005B558A" w:rsidRPr="00E04CB6">
        <w:rPr>
          <w:rFonts w:ascii="Times New Roman" w:hAnsi="Times New Roman"/>
          <w:sz w:val="24"/>
          <w:szCs w:val="24"/>
          <w:lang w:val="lt-LT"/>
        </w:rPr>
        <w:t xml:space="preserve">. Šis Aprašas gali būti keičiamas, papildomas ar pripažįstamas netekusiu galios </w:t>
      </w:r>
      <w:r w:rsidRPr="00E04CB6">
        <w:rPr>
          <w:rFonts w:ascii="Times New Roman" w:hAnsi="Times New Roman"/>
          <w:sz w:val="24"/>
          <w:szCs w:val="24"/>
          <w:lang w:val="lt-LT"/>
        </w:rPr>
        <w:t>Anykščių rajono savivaldybės tarybos sprendimu</w:t>
      </w:r>
      <w:r w:rsidR="005B558A" w:rsidRPr="00E04CB6">
        <w:rPr>
          <w:rFonts w:ascii="Times New Roman" w:hAnsi="Times New Roman"/>
          <w:sz w:val="24"/>
          <w:szCs w:val="24"/>
          <w:lang w:val="lt-LT"/>
        </w:rPr>
        <w:t>.</w:t>
      </w:r>
    </w:p>
    <w:p w14:paraId="7CD90ED0" w14:textId="77777777" w:rsidR="00AC4FE1" w:rsidRPr="00E04CB6" w:rsidRDefault="00AC4FE1" w:rsidP="00AB135F">
      <w:pPr>
        <w:tabs>
          <w:tab w:val="left" w:pos="0"/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194B6801" w14:textId="77777777" w:rsidR="005B558A" w:rsidRPr="00E04CB6" w:rsidRDefault="005B558A" w:rsidP="00E04CB6">
      <w:pPr>
        <w:pStyle w:val="Pagrindinistekstas2"/>
        <w:spacing w:line="360" w:lineRule="auto"/>
        <w:jc w:val="center"/>
        <w:rPr>
          <w:sz w:val="24"/>
          <w:szCs w:val="24"/>
        </w:rPr>
      </w:pPr>
      <w:r w:rsidRPr="00E04CB6">
        <w:rPr>
          <w:sz w:val="24"/>
          <w:szCs w:val="24"/>
        </w:rPr>
        <w:t>_____________________________</w:t>
      </w:r>
    </w:p>
    <w:p w14:paraId="3A39BCBA" w14:textId="77777777" w:rsidR="00C77EBE" w:rsidRDefault="00C77EBE" w:rsidP="00E04CB6">
      <w:pPr>
        <w:spacing w:line="360" w:lineRule="auto"/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07EB1EEC" w14:textId="77777777" w:rsidR="00AB135F" w:rsidRDefault="00AB135F" w:rsidP="00E04CB6">
      <w:pPr>
        <w:spacing w:line="360" w:lineRule="auto"/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620DFFFA" w14:textId="77777777" w:rsidR="00AB135F" w:rsidRDefault="00AB135F" w:rsidP="00E04CB6">
      <w:pPr>
        <w:spacing w:line="360" w:lineRule="auto"/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50022075" w14:textId="77777777" w:rsidR="0026318E" w:rsidRPr="001579C0" w:rsidRDefault="0026318E" w:rsidP="0026318E">
      <w:pPr>
        <w:shd w:val="clear" w:color="auto" w:fill="FFFFFF"/>
        <w:spacing w:line="360" w:lineRule="atLeast"/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AIŠKINAMASIS RAŠTAS</w:t>
      </w:r>
    </w:p>
    <w:p w14:paraId="7CA40064" w14:textId="77777777" w:rsidR="0026318E" w:rsidRPr="001579C0" w:rsidRDefault="0026318E" w:rsidP="0026318E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</w:p>
    <w:p w14:paraId="3AAFFF01" w14:textId="77777777" w:rsidR="0026318E" w:rsidRDefault="0026318E" w:rsidP="0026318E">
      <w:pPr>
        <w:pStyle w:val="Sraopastraipa"/>
        <w:numPr>
          <w:ilvl w:val="0"/>
          <w:numId w:val="13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Sprendimo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projekto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motyvai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tikslai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ir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uždaviniai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</w:p>
    <w:p w14:paraId="22B68D83" w14:textId="05640B06" w:rsidR="00BD29D6" w:rsidRPr="003C2668" w:rsidRDefault="001579C0" w:rsidP="003C2668">
      <w:pPr>
        <w:pStyle w:val="Sraopastraipa"/>
        <w:overflowPunct/>
        <w:autoSpaceDE/>
        <w:autoSpaceDN/>
        <w:adjustRightInd/>
        <w:spacing w:line="360" w:lineRule="auto"/>
        <w:ind w:left="1080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26318E">
        <w:rPr>
          <w:rFonts w:ascii="Times New Roman" w:hAnsi="Times New Roman"/>
          <w:sz w:val="24"/>
          <w:szCs w:val="24"/>
        </w:rPr>
        <w:t>Lietuvos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Respublikos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švietimo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318E">
        <w:rPr>
          <w:rFonts w:ascii="Times New Roman" w:hAnsi="Times New Roman"/>
          <w:sz w:val="24"/>
          <w:szCs w:val="24"/>
        </w:rPr>
        <w:t>mokslo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ir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sporto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318E">
        <w:rPr>
          <w:rFonts w:ascii="Times New Roman" w:hAnsi="Times New Roman"/>
          <w:sz w:val="24"/>
          <w:szCs w:val="24"/>
        </w:rPr>
        <w:t>ministr</w:t>
      </w:r>
      <w:r w:rsidR="00DF71EB">
        <w:rPr>
          <w:rFonts w:ascii="Times New Roman" w:hAnsi="Times New Roman"/>
          <w:sz w:val="24"/>
          <w:szCs w:val="24"/>
        </w:rPr>
        <w:t>as</w:t>
      </w:r>
      <w:proofErr w:type="spellEnd"/>
      <w:r w:rsidRPr="0026318E">
        <w:rPr>
          <w:rFonts w:ascii="Times New Roman" w:hAnsi="Times New Roman"/>
          <w:sz w:val="24"/>
          <w:szCs w:val="24"/>
        </w:rPr>
        <w:t xml:space="preserve"> 2020</w:t>
      </w:r>
      <w:r>
        <w:rPr>
          <w:rFonts w:ascii="Times New Roman" w:hAnsi="Times New Roman"/>
          <w:sz w:val="24"/>
          <w:szCs w:val="24"/>
        </w:rPr>
        <w:t xml:space="preserve"> m.</w:t>
      </w:r>
      <w:r w:rsidR="003C26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2668">
        <w:rPr>
          <w:rFonts w:ascii="Times New Roman" w:hAnsi="Times New Roman"/>
          <w:sz w:val="24"/>
          <w:szCs w:val="24"/>
        </w:rPr>
        <w:t>birželio</w:t>
      </w:r>
      <w:proofErr w:type="spellEnd"/>
      <w:r w:rsidR="003C2668">
        <w:rPr>
          <w:rFonts w:ascii="Times New Roman" w:hAnsi="Times New Roman"/>
          <w:sz w:val="24"/>
          <w:szCs w:val="24"/>
        </w:rPr>
        <w:t xml:space="preserve"> 2 d. </w:t>
      </w:r>
      <w:proofErr w:type="spellStart"/>
      <w:r w:rsidR="003C2668">
        <w:rPr>
          <w:rFonts w:ascii="Times New Roman" w:hAnsi="Times New Roman"/>
          <w:sz w:val="24"/>
          <w:szCs w:val="24"/>
        </w:rPr>
        <w:t>įsakymu</w:t>
      </w:r>
      <w:proofErr w:type="spellEnd"/>
      <w:r w:rsidRPr="003C2668">
        <w:rPr>
          <w:rFonts w:ascii="Times New Roman" w:hAnsi="Times New Roman"/>
          <w:sz w:val="24"/>
          <w:szCs w:val="24"/>
        </w:rPr>
        <w:t xml:space="preserve"> </w:t>
      </w:r>
    </w:p>
    <w:p w14:paraId="604968D7" w14:textId="1F384AF1" w:rsidR="00CB0F11" w:rsidRDefault="001579C0" w:rsidP="0018770C">
      <w:pPr>
        <w:pStyle w:val="Default"/>
        <w:spacing w:line="360" w:lineRule="auto"/>
        <w:jc w:val="both"/>
      </w:pPr>
      <w:r w:rsidRPr="00BD29D6">
        <w:t xml:space="preserve">Nr. V-823 „Dėl vaikų vasaros stovyklų ir kitų neformaliojo vaikų švietimo veiklų finansavimo tvarkos aprašo patvirtinimo ir lėšų skyrimo savivaldybėms“ patvirtino </w:t>
      </w:r>
      <w:r w:rsidR="001D3088">
        <w:t>V</w:t>
      </w:r>
      <w:r w:rsidRPr="00BD29D6">
        <w:t>aikų vasaros stovyklų ir kitų neformaliojo vaikų švietimo veiklų finansavimo tvarkos aprašą</w:t>
      </w:r>
      <w:r w:rsidR="005C3A2E">
        <w:t xml:space="preserve"> </w:t>
      </w:r>
      <w:r w:rsidR="001D3088">
        <w:t>ir Anykščių rajono savivaldybei skyrė 15,5 tūkst. Eur vaikų vasaros stovykloms ir kitoms NVŠ veikloms finansuoti</w:t>
      </w:r>
      <w:r w:rsidRPr="00BD29D6">
        <w:t>. Savivaldybės adminis</w:t>
      </w:r>
      <w:r w:rsidR="001D3088">
        <w:t>tracijos direktorius</w:t>
      </w:r>
      <w:r w:rsidRPr="00BD29D6">
        <w:t xml:space="preserve"> su ŠMSM </w:t>
      </w:r>
      <w:r w:rsidR="001D3088">
        <w:t xml:space="preserve">pasirašė Lėšų naudojimo </w:t>
      </w:r>
      <w:r w:rsidRPr="00BD29D6">
        <w:t>sutartį</w:t>
      </w:r>
      <w:r w:rsidR="001D3088">
        <w:t xml:space="preserve">. </w:t>
      </w:r>
      <w:r w:rsidR="00CB0F11">
        <w:t>Šiomis lėšomis bus finansuojamos paraiškos, gautos pagal S</w:t>
      </w:r>
      <w:r w:rsidR="003C2668" w:rsidRPr="004B4272">
        <w:t xml:space="preserve">avivaldybės strateginio 2020–2022 metų veiklos plano 6 programos „Kokybiškos švietimo sistemos kūrimo, sporto skatinimo ir jaunimo užimtumo programa” </w:t>
      </w:r>
      <w:r w:rsidR="003C2668" w:rsidRPr="004B4272">
        <w:rPr>
          <w:bCs/>
        </w:rPr>
        <w:t>priemon</w:t>
      </w:r>
      <w:r w:rsidR="00CB0F11">
        <w:rPr>
          <w:bCs/>
        </w:rPr>
        <w:t>ę</w:t>
      </w:r>
      <w:r w:rsidR="003C2668" w:rsidRPr="004B4272">
        <w:rPr>
          <w:bCs/>
        </w:rPr>
        <w:t xml:space="preserve"> </w:t>
      </w:r>
      <w:r w:rsidR="003C2668" w:rsidRPr="004B4272">
        <w:t>Nr. 6.1.2.06 „Vaikų užimtumo didinimas“</w:t>
      </w:r>
      <w:r w:rsidR="00CB0F11">
        <w:t xml:space="preserve"> ir</w:t>
      </w:r>
      <w:r w:rsidR="0018770C">
        <w:t>,</w:t>
      </w:r>
      <w:r w:rsidR="00CB0F11">
        <w:t xml:space="preserve"> kurios atitiks nustatytus (šiuo sprendimu) kriterijus. </w:t>
      </w:r>
      <w:r w:rsidR="0018770C">
        <w:t xml:space="preserve">Savivaldybė pagal </w:t>
      </w:r>
      <w:r w:rsidR="0018770C" w:rsidRPr="004B4272">
        <w:rPr>
          <w:bCs/>
        </w:rPr>
        <w:t>priemon</w:t>
      </w:r>
      <w:r w:rsidR="0018770C">
        <w:rPr>
          <w:bCs/>
        </w:rPr>
        <w:t>ę</w:t>
      </w:r>
      <w:r w:rsidR="0018770C" w:rsidRPr="004B4272">
        <w:rPr>
          <w:bCs/>
        </w:rPr>
        <w:t xml:space="preserve"> </w:t>
      </w:r>
      <w:r w:rsidR="0018770C" w:rsidRPr="004B4272">
        <w:t>Nr. 6.1.2.06 „Vaikų užimtumo didinimas</w:t>
      </w:r>
      <w:r w:rsidR="0018770C">
        <w:t xml:space="preserve">“ yra skyrusi 10000 Eur, o gautų paraiškų lėšų poreikis </w:t>
      </w:r>
      <w:r w:rsidR="005C3A2E">
        <w:t xml:space="preserve">– </w:t>
      </w:r>
      <w:r w:rsidR="0018770C">
        <w:t xml:space="preserve">42424 Eur. </w:t>
      </w:r>
      <w:r w:rsidR="0018770C" w:rsidRPr="004B4272">
        <w:t xml:space="preserve">Anykščių rajono savivaldybės strateginio 2020–2022 metų veiklos plano 6 programos „Kokybiškos švietimo sistemos kūrimo, sporto skatinimo ir jaunimo užimtumo programa” </w:t>
      </w:r>
      <w:r w:rsidR="0018770C" w:rsidRPr="004B4272">
        <w:rPr>
          <w:bCs/>
        </w:rPr>
        <w:t xml:space="preserve">priemonės </w:t>
      </w:r>
      <w:r w:rsidR="0018770C" w:rsidRPr="004B4272">
        <w:t>Nr. 6.1.2.06 „Vaikų užimtumo didinimas“ projektų ekspertų komisija (toliau – Komisija), patvirtinta Anykščių rajono savivaldybės administracijos direktoriaus 2020 m. birželio</w:t>
      </w:r>
      <w:r w:rsidR="0018770C">
        <w:t xml:space="preserve"> 16</w:t>
      </w:r>
      <w:r w:rsidR="0018770C" w:rsidRPr="004B4272">
        <w:t xml:space="preserve"> d. įsakymu Nr.</w:t>
      </w:r>
      <w:r w:rsidR="0018770C">
        <w:t xml:space="preserve"> 1-AĮ-372</w:t>
      </w:r>
      <w:r w:rsidR="005C3A2E">
        <w:t>,</w:t>
      </w:r>
      <w:r w:rsidR="0018770C" w:rsidRPr="001D64C8">
        <w:t xml:space="preserve"> atr</w:t>
      </w:r>
      <w:r w:rsidR="005C3A2E">
        <w:t>inks</w:t>
      </w:r>
      <w:r w:rsidR="0018770C" w:rsidRPr="001D64C8">
        <w:t xml:space="preserve"> paraiškas finansavimui</w:t>
      </w:r>
      <w:r w:rsidR="005C3A2E">
        <w:t>. S</w:t>
      </w:r>
      <w:r w:rsidR="005C3A2E" w:rsidRPr="1C7C78F0">
        <w:t xml:space="preserve">prendimą dėl </w:t>
      </w:r>
      <w:r w:rsidR="005C3A2E">
        <w:t xml:space="preserve">ŠMSM </w:t>
      </w:r>
      <w:r w:rsidR="005C3A2E" w:rsidRPr="1C7C78F0">
        <w:t>lėšų skyrimo Stovykloms ir kitoms NVŠ veikloms prii</w:t>
      </w:r>
      <w:r w:rsidR="005C3A2E">
        <w:t>ms</w:t>
      </w:r>
      <w:r w:rsidR="005C3A2E" w:rsidRPr="1C7C78F0">
        <w:t xml:space="preserve"> </w:t>
      </w:r>
      <w:r w:rsidR="005C3A2E">
        <w:t>Savivaldybės administracijos direktorius, atsižvelgdamas į Komisijos rekomendacijas.</w:t>
      </w:r>
    </w:p>
    <w:p w14:paraId="1FFDE20D" w14:textId="13BF4E32" w:rsidR="0026318E" w:rsidRPr="001579C0" w:rsidRDefault="00CB0F11" w:rsidP="00CB0F11">
      <w:pPr>
        <w:pStyle w:val="Default"/>
        <w:spacing w:line="360" w:lineRule="auto"/>
        <w:jc w:val="both"/>
      </w:pPr>
      <w:r>
        <w:t xml:space="preserve">            </w:t>
      </w:r>
      <w:r w:rsidR="0026318E" w:rsidRPr="001579C0">
        <w:rPr>
          <w:b/>
          <w:bCs/>
        </w:rPr>
        <w:t>2.   Teisinis reglamentavimas:</w:t>
      </w:r>
      <w:r w:rsidR="0026318E" w:rsidRPr="001579C0">
        <w:t xml:space="preserve"> </w:t>
      </w:r>
    </w:p>
    <w:p w14:paraId="23D88D0A" w14:textId="77777777" w:rsidR="003C2668" w:rsidRDefault="0026318E" w:rsidP="003C2668">
      <w:pPr>
        <w:pStyle w:val="Sraopastraipa"/>
        <w:overflowPunct/>
        <w:autoSpaceDE/>
        <w:autoSpaceDN/>
        <w:adjustRightInd/>
        <w:spacing w:line="360" w:lineRule="auto"/>
        <w:ind w:left="1080"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1579C0">
        <w:rPr>
          <w:rFonts w:ascii="Times New Roman" w:hAnsi="Times New Roman"/>
          <w:sz w:val="24"/>
          <w:szCs w:val="24"/>
        </w:rPr>
        <w:t>Lietuvos</w:t>
      </w:r>
      <w:proofErr w:type="spellEnd"/>
      <w:r w:rsidRPr="001579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sz w:val="24"/>
          <w:szCs w:val="24"/>
        </w:rPr>
        <w:t>Respublikos</w:t>
      </w:r>
      <w:proofErr w:type="spellEnd"/>
      <w:r w:rsidRPr="001579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sz w:val="24"/>
          <w:szCs w:val="24"/>
        </w:rPr>
        <w:t>vietos</w:t>
      </w:r>
      <w:proofErr w:type="spellEnd"/>
      <w:r w:rsidRPr="001579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sz w:val="24"/>
          <w:szCs w:val="24"/>
        </w:rPr>
        <w:t>savivaldos</w:t>
      </w:r>
      <w:proofErr w:type="spellEnd"/>
      <w:r w:rsidRPr="001579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sz w:val="24"/>
          <w:szCs w:val="24"/>
        </w:rPr>
        <w:t>įstatymas</w:t>
      </w:r>
      <w:proofErr w:type="spellEnd"/>
      <w:r w:rsidRPr="001579C0">
        <w:rPr>
          <w:rFonts w:ascii="Times New Roman" w:hAnsi="Times New Roman"/>
          <w:sz w:val="24"/>
          <w:szCs w:val="24"/>
        </w:rPr>
        <w:t>,</w:t>
      </w:r>
      <w:r w:rsidR="003C26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2668" w:rsidRPr="0026318E">
        <w:rPr>
          <w:rFonts w:ascii="Times New Roman" w:hAnsi="Times New Roman"/>
          <w:sz w:val="24"/>
          <w:szCs w:val="24"/>
        </w:rPr>
        <w:t>Lietuvos</w:t>
      </w:r>
      <w:proofErr w:type="spellEnd"/>
      <w:r w:rsidR="003C2668"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2668" w:rsidRPr="0026318E">
        <w:rPr>
          <w:rFonts w:ascii="Times New Roman" w:hAnsi="Times New Roman"/>
          <w:sz w:val="24"/>
          <w:szCs w:val="24"/>
        </w:rPr>
        <w:t>Respublikos</w:t>
      </w:r>
      <w:proofErr w:type="spellEnd"/>
      <w:r w:rsidR="003C2668" w:rsidRPr="00263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2668" w:rsidRPr="0026318E">
        <w:rPr>
          <w:rFonts w:ascii="Times New Roman" w:hAnsi="Times New Roman"/>
          <w:sz w:val="24"/>
          <w:szCs w:val="24"/>
        </w:rPr>
        <w:t>švietimo</w:t>
      </w:r>
      <w:proofErr w:type="spellEnd"/>
      <w:r w:rsidR="003C2668" w:rsidRPr="0026318E">
        <w:rPr>
          <w:rFonts w:ascii="Times New Roman" w:hAnsi="Times New Roman"/>
          <w:sz w:val="24"/>
          <w:szCs w:val="24"/>
        </w:rPr>
        <w:t xml:space="preserve">, </w:t>
      </w:r>
    </w:p>
    <w:p w14:paraId="69D5C0F2" w14:textId="417FBF01" w:rsidR="0026318E" w:rsidRPr="001579C0" w:rsidRDefault="003C2668" w:rsidP="003C2668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C2668">
        <w:rPr>
          <w:rFonts w:ascii="Times New Roman" w:hAnsi="Times New Roman"/>
          <w:sz w:val="24"/>
          <w:szCs w:val="24"/>
        </w:rPr>
        <w:t>mokslo</w:t>
      </w:r>
      <w:proofErr w:type="spellEnd"/>
      <w:r w:rsidRPr="003C26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2668">
        <w:rPr>
          <w:rFonts w:ascii="Times New Roman" w:hAnsi="Times New Roman"/>
          <w:sz w:val="24"/>
          <w:szCs w:val="24"/>
        </w:rPr>
        <w:t>ir</w:t>
      </w:r>
      <w:proofErr w:type="spellEnd"/>
      <w:r w:rsidRPr="003C26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2668">
        <w:rPr>
          <w:rFonts w:ascii="Times New Roman" w:hAnsi="Times New Roman"/>
          <w:sz w:val="24"/>
          <w:szCs w:val="24"/>
        </w:rPr>
        <w:t>sporto</w:t>
      </w:r>
      <w:proofErr w:type="spellEnd"/>
      <w:r w:rsidRPr="003C26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2668">
        <w:rPr>
          <w:rFonts w:ascii="Times New Roman" w:hAnsi="Times New Roman"/>
          <w:sz w:val="24"/>
          <w:szCs w:val="24"/>
        </w:rPr>
        <w:t>ministras</w:t>
      </w:r>
      <w:proofErr w:type="spellEnd"/>
      <w:r w:rsidRPr="003C2668">
        <w:rPr>
          <w:rFonts w:ascii="Times New Roman" w:hAnsi="Times New Roman"/>
          <w:sz w:val="24"/>
          <w:szCs w:val="24"/>
        </w:rPr>
        <w:t xml:space="preserve"> 2020 m. </w:t>
      </w:r>
      <w:proofErr w:type="spellStart"/>
      <w:r w:rsidRPr="003C2668">
        <w:rPr>
          <w:rFonts w:ascii="Times New Roman" w:hAnsi="Times New Roman"/>
          <w:sz w:val="24"/>
          <w:szCs w:val="24"/>
        </w:rPr>
        <w:t>birželio</w:t>
      </w:r>
      <w:proofErr w:type="spellEnd"/>
      <w:r w:rsidRPr="003C2668">
        <w:rPr>
          <w:rFonts w:ascii="Times New Roman" w:hAnsi="Times New Roman"/>
          <w:sz w:val="24"/>
          <w:szCs w:val="24"/>
        </w:rPr>
        <w:t xml:space="preserve"> 2 d. </w:t>
      </w:r>
      <w:proofErr w:type="spellStart"/>
      <w:r w:rsidRPr="003C2668">
        <w:rPr>
          <w:rFonts w:ascii="Times New Roman" w:hAnsi="Times New Roman"/>
          <w:sz w:val="24"/>
          <w:szCs w:val="24"/>
        </w:rPr>
        <w:t>įsakym</w:t>
      </w:r>
      <w:r>
        <w:rPr>
          <w:rFonts w:ascii="Times New Roman" w:hAnsi="Times New Roman"/>
          <w:sz w:val="24"/>
          <w:szCs w:val="24"/>
        </w:rPr>
        <w:t>as</w:t>
      </w:r>
      <w:proofErr w:type="spellEnd"/>
      <w:r w:rsidRPr="003C2668">
        <w:rPr>
          <w:rFonts w:ascii="Times New Roman" w:hAnsi="Times New Roman"/>
          <w:sz w:val="24"/>
          <w:szCs w:val="24"/>
        </w:rPr>
        <w:t xml:space="preserve"> </w:t>
      </w:r>
      <w:r w:rsidRPr="00BD29D6">
        <w:rPr>
          <w:rFonts w:ascii="Times New Roman" w:hAnsi="Times New Roman"/>
          <w:sz w:val="24"/>
          <w:szCs w:val="24"/>
        </w:rPr>
        <w:t>Nr. V-823 „</w:t>
      </w:r>
      <w:proofErr w:type="spellStart"/>
      <w:r w:rsidRPr="00BD29D6">
        <w:rPr>
          <w:rFonts w:ascii="Times New Roman" w:hAnsi="Times New Roman"/>
          <w:sz w:val="24"/>
          <w:szCs w:val="24"/>
        </w:rPr>
        <w:t>Dėl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vaikų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vasaros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stovyklų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ir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kitų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neformaliojo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vaikų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švietimo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veiklų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finansavimo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tvarkos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aprašo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patvirtinimo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ir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lėšų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D29D6">
        <w:rPr>
          <w:rFonts w:ascii="Times New Roman" w:hAnsi="Times New Roman"/>
          <w:sz w:val="24"/>
          <w:szCs w:val="24"/>
        </w:rPr>
        <w:t>skyrimo</w:t>
      </w:r>
      <w:proofErr w:type="spellEnd"/>
      <w:r w:rsidRPr="00BD29D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D29D6">
        <w:rPr>
          <w:rFonts w:ascii="Times New Roman" w:hAnsi="Times New Roman"/>
          <w:sz w:val="24"/>
          <w:szCs w:val="24"/>
        </w:rPr>
        <w:t>savivaldybėms</w:t>
      </w:r>
      <w:proofErr w:type="spellEnd"/>
      <w:r w:rsidRPr="00BD29D6">
        <w:rPr>
          <w:rFonts w:ascii="Times New Roman" w:hAnsi="Times New Roman"/>
          <w:sz w:val="24"/>
          <w:szCs w:val="24"/>
        </w:rPr>
        <w:t>“</w:t>
      </w:r>
      <w:proofErr w:type="gramEnd"/>
      <w:r w:rsidR="0026318E" w:rsidRPr="001579C0">
        <w:rPr>
          <w:rFonts w:ascii="Times New Roman" w:hAnsi="Times New Roman"/>
          <w:sz w:val="24"/>
          <w:szCs w:val="24"/>
        </w:rPr>
        <w:t>.</w:t>
      </w:r>
    </w:p>
    <w:p w14:paraId="4857F4E8" w14:textId="39AC871A" w:rsidR="0026318E" w:rsidRPr="005C3A2E" w:rsidRDefault="0026318E" w:rsidP="0026318E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Galimos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teigiamos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ir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neigiamos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pasekmės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="003C2668" w:rsidRPr="005C3A2E">
        <w:rPr>
          <w:rFonts w:ascii="Times New Roman" w:hAnsi="Times New Roman"/>
          <w:bCs/>
          <w:color w:val="000000"/>
          <w:sz w:val="24"/>
          <w:szCs w:val="24"/>
        </w:rPr>
        <w:t>teigiamos</w:t>
      </w:r>
      <w:proofErr w:type="spellEnd"/>
      <w:r w:rsidR="003C2668" w:rsidRPr="005C3A2E"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proofErr w:type="spellStart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>didinamas</w:t>
      </w:r>
      <w:proofErr w:type="spellEnd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>vaikų</w:t>
      </w:r>
      <w:proofErr w:type="spellEnd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>užimtumas</w:t>
      </w:r>
      <w:proofErr w:type="spellEnd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>neigiamų</w:t>
      </w:r>
      <w:proofErr w:type="spellEnd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>pasekmių</w:t>
      </w:r>
      <w:proofErr w:type="spellEnd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5C3A2E">
        <w:rPr>
          <w:rFonts w:ascii="Times New Roman" w:hAnsi="Times New Roman"/>
          <w:bCs/>
          <w:color w:val="000000"/>
          <w:sz w:val="24"/>
          <w:szCs w:val="24"/>
        </w:rPr>
        <w:t>nėra</w:t>
      </w:r>
      <w:proofErr w:type="spellEnd"/>
      <w:r w:rsidRPr="005C3A2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15B3ED2" w14:textId="3ED27977" w:rsidR="0026318E" w:rsidRPr="001579C0" w:rsidRDefault="0026318E" w:rsidP="0026318E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Lėšų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poreikis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ir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finansavimo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šaltiniai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esant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galimybei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nurodomos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preliminarios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sumos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išlaidų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sąmatos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skaičiavimai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): </w:t>
      </w:r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 xml:space="preserve">ŠMSM </w:t>
      </w:r>
      <w:proofErr w:type="spellStart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>lėšos</w:t>
      </w:r>
      <w:proofErr w:type="spellEnd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 xml:space="preserve"> – 15,5 </w:t>
      </w:r>
      <w:proofErr w:type="spellStart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>tūkst</w:t>
      </w:r>
      <w:proofErr w:type="spellEnd"/>
      <w:r w:rsidR="005C3A2E" w:rsidRPr="005C3A2E">
        <w:rPr>
          <w:rFonts w:ascii="Times New Roman" w:hAnsi="Times New Roman"/>
          <w:bCs/>
          <w:color w:val="000000"/>
          <w:sz w:val="24"/>
          <w:szCs w:val="24"/>
        </w:rPr>
        <w:t>. Eur</w:t>
      </w:r>
      <w:r w:rsidR="005C3A2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485F69F" w14:textId="77777777" w:rsidR="0026318E" w:rsidRPr="001579C0" w:rsidRDefault="0026318E" w:rsidP="0026318E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5.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Informacija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apie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atliktą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antikorupcinį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vertinimą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neatliekamas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253272D" w14:textId="77777777" w:rsidR="0026318E" w:rsidRPr="001579C0" w:rsidRDefault="0026318E" w:rsidP="0026318E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6.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Informacija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apie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teisinio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reguliavimo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poveikio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vertinimą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nevertinama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B12B507" w14:textId="77777777" w:rsidR="0026318E" w:rsidRPr="001579C0" w:rsidRDefault="0026318E" w:rsidP="0026318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7. 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Informacija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apie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administracinės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naštos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mažinimo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vertinimą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nevertinama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>.</w:t>
      </w:r>
    </w:p>
    <w:tbl>
      <w:tblPr>
        <w:tblW w:w="9084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2470"/>
        <w:gridCol w:w="3915"/>
        <w:gridCol w:w="2423"/>
      </w:tblGrid>
      <w:tr w:rsidR="0026318E" w:rsidRPr="001579C0" w14:paraId="3C328320" w14:textId="77777777" w:rsidTr="00E761EA">
        <w:trPr>
          <w:trHeight w:val="1200"/>
        </w:trPr>
        <w:tc>
          <w:tcPr>
            <w:tcW w:w="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7928D" w14:textId="77777777" w:rsidR="0026318E" w:rsidRPr="001579C0" w:rsidRDefault="0026318E" w:rsidP="00E761EA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103A" w14:textId="77777777" w:rsidR="0026318E" w:rsidRPr="001579C0" w:rsidRDefault="0026318E" w:rsidP="001579C0">
            <w:pPr>
              <w:ind w:right="113"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Administracinės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naštos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asmenims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ir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ūkio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subjektams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vertinimas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tik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norminio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pobūdžio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projektams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15537" w14:textId="77777777" w:rsidR="0026318E" w:rsidRPr="001579C0" w:rsidRDefault="0026318E" w:rsidP="001579C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7.1.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Ar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projekte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numatomi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papildomi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informaciniai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įpareigojimai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asmenims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ar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ūkio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subjektams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Nurodykite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numatomą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jų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poveikį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EF826" w14:textId="77777777" w:rsidR="0026318E" w:rsidRPr="001579C0" w:rsidRDefault="0026318E" w:rsidP="00E761EA">
            <w:pPr>
              <w:spacing w:line="36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  <w:tr w:rsidR="0026318E" w:rsidRPr="001579C0" w14:paraId="22CF2263" w14:textId="77777777" w:rsidTr="00E761EA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DD3ABD" w14:textId="77777777" w:rsidR="0026318E" w:rsidRPr="001579C0" w:rsidRDefault="0026318E" w:rsidP="00E761EA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236157" w14:textId="77777777" w:rsidR="0026318E" w:rsidRPr="001579C0" w:rsidRDefault="0026318E" w:rsidP="001579C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A2A0A" w14:textId="77777777" w:rsidR="0026318E" w:rsidRPr="001579C0" w:rsidRDefault="0026318E" w:rsidP="001579C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7.2.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Ar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projekte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numatant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papildomus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informacinius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įpareigojimus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vieniems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subjektams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jie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mažės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kitiems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Nurodykite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numatomą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poveikį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B7689" w14:textId="77777777" w:rsidR="0026318E" w:rsidRPr="001579C0" w:rsidRDefault="0026318E" w:rsidP="00E761EA">
            <w:pPr>
              <w:spacing w:line="36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  <w:tr w:rsidR="0026318E" w:rsidRPr="001579C0" w14:paraId="4474E4CE" w14:textId="77777777" w:rsidTr="00E761EA">
        <w:trPr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6707C7" w14:textId="77777777" w:rsidR="0026318E" w:rsidRPr="001579C0" w:rsidRDefault="0026318E" w:rsidP="00E761EA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A25900" w14:textId="77777777" w:rsidR="0026318E" w:rsidRPr="001579C0" w:rsidRDefault="0026318E" w:rsidP="001579C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D2AA5" w14:textId="77777777" w:rsidR="0026318E" w:rsidRPr="001579C0" w:rsidRDefault="0026318E" w:rsidP="001579C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7.3.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Ar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projektu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numatoma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atsisakyti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informacinių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įpareigojimų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asmenims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ar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ūkio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subjektams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Nurodykite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numatomą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jų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poveikį</w:t>
            </w:r>
            <w:proofErr w:type="spellEnd"/>
            <w:r w:rsidRPr="001579C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C705" w14:textId="77777777" w:rsidR="0026318E" w:rsidRPr="001579C0" w:rsidRDefault="0026318E" w:rsidP="00E761EA">
            <w:pPr>
              <w:spacing w:line="360" w:lineRule="auto"/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</w:tbl>
    <w:p w14:paraId="537A9272" w14:textId="45F1AD10" w:rsidR="0026318E" w:rsidRPr="001579C0" w:rsidRDefault="0026318E" w:rsidP="0026318E">
      <w:pPr>
        <w:shd w:val="clear" w:color="auto" w:fill="FFFFFF"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579C0">
        <w:rPr>
          <w:rFonts w:ascii="Times New Roman" w:hAnsi="Times New Roman"/>
          <w:color w:val="000000"/>
          <w:sz w:val="24"/>
          <w:szCs w:val="24"/>
        </w:rPr>
        <w:t xml:space="preserve">           </w:t>
      </w:r>
      <w:r w:rsidR="00C33F5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8.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Kiti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paaiškinimai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nėra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2050F090" w14:textId="666009B9" w:rsidR="0026318E" w:rsidRPr="001579C0" w:rsidRDefault="0026318E" w:rsidP="0026318E">
      <w:pPr>
        <w:shd w:val="clear" w:color="auto" w:fill="FFFFFF"/>
        <w:spacing w:line="36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9.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Sprendimo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įgyvendinimo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(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vykdymo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terminai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5C3A2E">
        <w:rPr>
          <w:rFonts w:ascii="Times New Roman" w:hAnsi="Times New Roman"/>
          <w:bCs/>
          <w:color w:val="000000"/>
          <w:sz w:val="24"/>
          <w:szCs w:val="24"/>
        </w:rPr>
        <w:t>į</w:t>
      </w:r>
      <w:r w:rsidRPr="001579C0">
        <w:rPr>
          <w:rFonts w:ascii="Times New Roman" w:hAnsi="Times New Roman"/>
          <w:bCs/>
          <w:color w:val="000000"/>
          <w:sz w:val="24"/>
          <w:szCs w:val="24"/>
        </w:rPr>
        <w:t>gyvendinimas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 – 2020 m. </w:t>
      </w:r>
      <w:proofErr w:type="spellStart"/>
      <w:r w:rsidR="005C3A2E">
        <w:rPr>
          <w:rFonts w:ascii="Times New Roman" w:hAnsi="Times New Roman"/>
          <w:bCs/>
          <w:color w:val="000000"/>
          <w:sz w:val="24"/>
          <w:szCs w:val="24"/>
        </w:rPr>
        <w:t>rugpjūčio</w:t>
      </w:r>
      <w:proofErr w:type="spellEnd"/>
      <w:r w:rsidR="005C3A2E">
        <w:rPr>
          <w:rFonts w:ascii="Times New Roman" w:hAnsi="Times New Roman"/>
          <w:bCs/>
          <w:color w:val="000000"/>
          <w:sz w:val="24"/>
          <w:szCs w:val="24"/>
        </w:rPr>
        <w:t>–</w:t>
      </w:r>
      <w:proofErr w:type="spellStart"/>
      <w:r w:rsidR="005C3A2E">
        <w:rPr>
          <w:rFonts w:ascii="Times New Roman" w:hAnsi="Times New Roman"/>
          <w:bCs/>
          <w:color w:val="000000"/>
          <w:sz w:val="24"/>
          <w:szCs w:val="24"/>
        </w:rPr>
        <w:t>gruodžio</w:t>
      </w:r>
      <w:proofErr w:type="spellEnd"/>
      <w:r w:rsidR="005C3A2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5C3A2E">
        <w:rPr>
          <w:rFonts w:ascii="Times New Roman" w:hAnsi="Times New Roman"/>
          <w:bCs/>
          <w:color w:val="000000"/>
          <w:sz w:val="24"/>
          <w:szCs w:val="24"/>
        </w:rPr>
        <w:t>mėn</w:t>
      </w:r>
      <w:proofErr w:type="spellEnd"/>
      <w:r w:rsidR="005C3A2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C299349" w14:textId="77777777" w:rsidR="0026318E" w:rsidRPr="001579C0" w:rsidRDefault="0026318E" w:rsidP="0026318E">
      <w:pPr>
        <w:shd w:val="clear" w:color="auto" w:fill="FFFFFF"/>
        <w:spacing w:line="360" w:lineRule="auto"/>
        <w:ind w:firstLine="72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10.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Projekto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iniciatorius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rengėjas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ir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/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ar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>pranešėjas</w:t>
      </w:r>
      <w:proofErr w:type="spellEnd"/>
      <w:r w:rsidRPr="001579C0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</w:p>
    <w:p w14:paraId="42044298" w14:textId="3E4EBE16" w:rsidR="0026318E" w:rsidRPr="001579C0" w:rsidRDefault="0026318E" w:rsidP="005C3A2E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Iniciatori</w:t>
      </w:r>
      <w:r w:rsidR="005C3A2E">
        <w:rPr>
          <w:rFonts w:ascii="Times New Roman" w:hAnsi="Times New Roman"/>
          <w:bCs/>
          <w:color w:val="000000"/>
          <w:sz w:val="24"/>
          <w:szCs w:val="24"/>
        </w:rPr>
        <w:t>us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="005C3A2E">
        <w:rPr>
          <w:rFonts w:ascii="Times New Roman" w:hAnsi="Times New Roman"/>
          <w:bCs/>
          <w:color w:val="000000"/>
          <w:sz w:val="24"/>
          <w:szCs w:val="24"/>
        </w:rPr>
        <w:t xml:space="preserve">Anykščių </w:t>
      </w:r>
      <w:proofErr w:type="spellStart"/>
      <w:r w:rsidR="005C3A2E">
        <w:rPr>
          <w:rFonts w:ascii="Times New Roman" w:hAnsi="Times New Roman"/>
          <w:bCs/>
          <w:color w:val="000000"/>
          <w:sz w:val="24"/>
          <w:szCs w:val="24"/>
        </w:rPr>
        <w:t>rajono</w:t>
      </w:r>
      <w:proofErr w:type="spellEnd"/>
      <w:r w:rsidR="005C3A2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5C3A2E">
        <w:rPr>
          <w:rFonts w:ascii="Times New Roman" w:hAnsi="Times New Roman"/>
          <w:bCs/>
          <w:color w:val="000000"/>
          <w:sz w:val="24"/>
          <w:szCs w:val="24"/>
        </w:rPr>
        <w:t>savivaldybės</w:t>
      </w:r>
      <w:proofErr w:type="spellEnd"/>
      <w:r w:rsidR="005C3A2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5C3A2E">
        <w:rPr>
          <w:rFonts w:ascii="Times New Roman" w:hAnsi="Times New Roman"/>
          <w:bCs/>
          <w:color w:val="000000"/>
          <w:sz w:val="24"/>
          <w:szCs w:val="24"/>
        </w:rPr>
        <w:t>administracija</w:t>
      </w:r>
      <w:proofErr w:type="spellEnd"/>
      <w:r w:rsidR="005C3A2E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rengėja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Nila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Mėlynienė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Švietimo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skyriaus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vyriausioji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specialistė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pranešėja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Jurgita</w:t>
      </w:r>
      <w:proofErr w:type="spellEnd"/>
      <w:r w:rsidRPr="001579C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bCs/>
          <w:color w:val="000000"/>
          <w:sz w:val="24"/>
          <w:szCs w:val="24"/>
        </w:rPr>
        <w:t>Banienė</w:t>
      </w:r>
      <w:proofErr w:type="spellEnd"/>
      <w:r w:rsidRPr="001579C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579C0">
        <w:rPr>
          <w:rFonts w:ascii="Times New Roman" w:hAnsi="Times New Roman"/>
          <w:color w:val="000000"/>
          <w:sz w:val="24"/>
          <w:szCs w:val="24"/>
        </w:rPr>
        <w:t>Švietimo</w:t>
      </w:r>
      <w:proofErr w:type="spellEnd"/>
      <w:r w:rsidRPr="001579C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color w:val="000000"/>
          <w:sz w:val="24"/>
          <w:szCs w:val="24"/>
        </w:rPr>
        <w:t>skyriaus</w:t>
      </w:r>
      <w:proofErr w:type="spellEnd"/>
      <w:r w:rsidRPr="001579C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579C0">
        <w:rPr>
          <w:rFonts w:ascii="Times New Roman" w:hAnsi="Times New Roman"/>
          <w:color w:val="000000"/>
          <w:sz w:val="24"/>
          <w:szCs w:val="24"/>
        </w:rPr>
        <w:t>vedėja</w:t>
      </w:r>
      <w:proofErr w:type="spellEnd"/>
      <w:r w:rsidRPr="001579C0">
        <w:rPr>
          <w:rFonts w:ascii="Times New Roman" w:hAnsi="Times New Roman"/>
          <w:color w:val="000000"/>
          <w:sz w:val="24"/>
          <w:szCs w:val="24"/>
        </w:rPr>
        <w:t>        </w:t>
      </w:r>
    </w:p>
    <w:p w14:paraId="387B8A59" w14:textId="77777777" w:rsidR="0026318E" w:rsidRPr="001579C0" w:rsidRDefault="0026318E" w:rsidP="0026318E">
      <w:pPr>
        <w:jc w:val="center"/>
        <w:rPr>
          <w:rFonts w:ascii="Times New Roman" w:hAnsi="Times New Roman"/>
          <w:sz w:val="24"/>
          <w:szCs w:val="24"/>
          <w:lang w:val="lt-LT"/>
        </w:rPr>
      </w:pPr>
    </w:p>
    <w:p w14:paraId="2FE194F2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7C1BC5F4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50860AC4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4157D50C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61951103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2EBA9042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463D0A98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2ECC4229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6D12E9AC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099B4FF8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26578089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05EADE64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1E6254E8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3D60130F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29C80AEE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7A581630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20582574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70A189E9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0034A762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7F061844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27DDD55A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044EAE19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5979A4BC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2AB1AE38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7D755FB9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1AE6440E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0ECD8CB4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7E9B9108" w14:textId="77777777" w:rsidR="00976E58" w:rsidRPr="001579C0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3117D03A" w14:textId="77777777" w:rsidR="00976E58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799BFF55" w14:textId="77777777" w:rsidR="00976E58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709F5DE8" w14:textId="77777777" w:rsidR="00976E58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p w14:paraId="2CE27B34" w14:textId="77777777" w:rsidR="00976E58" w:rsidRDefault="00976E58" w:rsidP="1C7C78F0">
      <w:pPr>
        <w:ind w:firstLine="1247"/>
        <w:jc w:val="both"/>
        <w:rPr>
          <w:rFonts w:ascii="Times New Roman" w:hAnsi="Times New Roman"/>
          <w:strike/>
          <w:color w:val="000000" w:themeColor="text1"/>
          <w:sz w:val="24"/>
          <w:szCs w:val="24"/>
          <w:lang w:val="lt-LT" w:eastAsia="lt-LT"/>
        </w:rPr>
      </w:pPr>
    </w:p>
    <w:sectPr w:rsidR="00976E58" w:rsidSect="001D3088">
      <w:headerReference w:type="default" r:id="rId13"/>
      <w:footerReference w:type="even" r:id="rId14"/>
      <w:footerReference w:type="default" r:id="rId15"/>
      <w:pgSz w:w="11907" w:h="16840" w:code="9"/>
      <w:pgMar w:top="1134" w:right="567" w:bottom="1134" w:left="1701" w:header="289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358A2" w14:textId="77777777" w:rsidR="00223E19" w:rsidRDefault="00223E19">
      <w:r>
        <w:separator/>
      </w:r>
    </w:p>
  </w:endnote>
  <w:endnote w:type="continuationSeparator" w:id="0">
    <w:p w14:paraId="05F68626" w14:textId="77777777" w:rsidR="00223E19" w:rsidRDefault="0022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LT">
    <w:altName w:val="Arial"/>
    <w:charset w:val="BA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146C0" w14:textId="58746C14" w:rsidR="00464ACF" w:rsidRDefault="00464AC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5639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C03ED13" w14:textId="77777777" w:rsidR="00464ACF" w:rsidRDefault="00464ACF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52EE2" w14:textId="77777777" w:rsidR="00464ACF" w:rsidRPr="0095049F" w:rsidRDefault="00464ACF">
    <w:pPr>
      <w:pStyle w:val="Porat"/>
      <w:framePr w:wrap="around" w:vAnchor="text" w:hAnchor="margin" w:xAlign="right" w:y="1"/>
      <w:rPr>
        <w:rStyle w:val="Puslapionumeris"/>
        <w:sz w:val="16"/>
        <w:szCs w:val="16"/>
      </w:rPr>
    </w:pPr>
  </w:p>
  <w:p w14:paraId="3CF47F8D" w14:textId="77777777" w:rsidR="00464ACF" w:rsidRDefault="00464ACF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6B6A3" w14:textId="77777777" w:rsidR="00223E19" w:rsidRDefault="00223E19">
      <w:r>
        <w:separator/>
      </w:r>
    </w:p>
  </w:footnote>
  <w:footnote w:type="continuationSeparator" w:id="0">
    <w:p w14:paraId="239DCC63" w14:textId="77777777" w:rsidR="00223E19" w:rsidRDefault="00223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39970887"/>
      <w:docPartObj>
        <w:docPartGallery w:val="Page Numbers (Top of Page)"/>
        <w:docPartUnique/>
      </w:docPartObj>
    </w:sdtPr>
    <w:sdtEndPr/>
    <w:sdtContent>
      <w:p w14:paraId="796085C6" w14:textId="1FCC89A8" w:rsidR="00950C54" w:rsidRDefault="00950C5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639" w:rsidRPr="00BC7639">
          <w:rPr>
            <w:noProof/>
            <w:lang w:val="lt-LT"/>
          </w:rPr>
          <w:t>2</w:t>
        </w:r>
        <w:r>
          <w:fldChar w:fldCharType="end"/>
        </w:r>
      </w:p>
    </w:sdtContent>
  </w:sdt>
  <w:p w14:paraId="7B4D8E53" w14:textId="41BA20F6" w:rsidR="00464ACF" w:rsidRPr="00213AEA" w:rsidRDefault="00464ACF" w:rsidP="00213AEA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24D0"/>
    <w:multiLevelType w:val="hybridMultilevel"/>
    <w:tmpl w:val="922C31B0"/>
    <w:lvl w:ilvl="0" w:tplc="945E7B88">
      <w:start w:val="1"/>
      <w:numFmt w:val="upperRoman"/>
      <w:lvlText w:val="%1."/>
      <w:lvlJc w:val="left"/>
      <w:pPr>
        <w:ind w:left="271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076" w:hanging="360"/>
      </w:pPr>
    </w:lvl>
    <w:lvl w:ilvl="2" w:tplc="0427001B" w:tentative="1">
      <w:start w:val="1"/>
      <w:numFmt w:val="lowerRoman"/>
      <w:lvlText w:val="%3."/>
      <w:lvlJc w:val="right"/>
      <w:pPr>
        <w:ind w:left="3796" w:hanging="180"/>
      </w:pPr>
    </w:lvl>
    <w:lvl w:ilvl="3" w:tplc="0427000F" w:tentative="1">
      <w:start w:val="1"/>
      <w:numFmt w:val="decimal"/>
      <w:lvlText w:val="%4."/>
      <w:lvlJc w:val="left"/>
      <w:pPr>
        <w:ind w:left="4516" w:hanging="360"/>
      </w:pPr>
    </w:lvl>
    <w:lvl w:ilvl="4" w:tplc="04270019" w:tentative="1">
      <w:start w:val="1"/>
      <w:numFmt w:val="lowerLetter"/>
      <w:lvlText w:val="%5."/>
      <w:lvlJc w:val="left"/>
      <w:pPr>
        <w:ind w:left="5236" w:hanging="360"/>
      </w:pPr>
    </w:lvl>
    <w:lvl w:ilvl="5" w:tplc="0427001B" w:tentative="1">
      <w:start w:val="1"/>
      <w:numFmt w:val="lowerRoman"/>
      <w:lvlText w:val="%6."/>
      <w:lvlJc w:val="right"/>
      <w:pPr>
        <w:ind w:left="5956" w:hanging="180"/>
      </w:pPr>
    </w:lvl>
    <w:lvl w:ilvl="6" w:tplc="0427000F" w:tentative="1">
      <w:start w:val="1"/>
      <w:numFmt w:val="decimal"/>
      <w:lvlText w:val="%7."/>
      <w:lvlJc w:val="left"/>
      <w:pPr>
        <w:ind w:left="6676" w:hanging="360"/>
      </w:pPr>
    </w:lvl>
    <w:lvl w:ilvl="7" w:tplc="04270019" w:tentative="1">
      <w:start w:val="1"/>
      <w:numFmt w:val="lowerLetter"/>
      <w:lvlText w:val="%8."/>
      <w:lvlJc w:val="left"/>
      <w:pPr>
        <w:ind w:left="7396" w:hanging="360"/>
      </w:pPr>
    </w:lvl>
    <w:lvl w:ilvl="8" w:tplc="0427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1" w15:restartNumberingAfterBreak="0">
    <w:nsid w:val="060811C5"/>
    <w:multiLevelType w:val="hybridMultilevel"/>
    <w:tmpl w:val="39C6C10E"/>
    <w:lvl w:ilvl="0" w:tplc="1E70F23A">
      <w:start w:val="4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7FC04CE"/>
    <w:multiLevelType w:val="hybridMultilevel"/>
    <w:tmpl w:val="04D482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208A0"/>
    <w:multiLevelType w:val="hybridMultilevel"/>
    <w:tmpl w:val="20EECE4A"/>
    <w:lvl w:ilvl="0" w:tplc="BECC0A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DE64DB"/>
    <w:multiLevelType w:val="multilevel"/>
    <w:tmpl w:val="D1427BF0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68" w:hanging="1800"/>
      </w:pPr>
      <w:rPr>
        <w:rFonts w:hint="default"/>
      </w:rPr>
    </w:lvl>
  </w:abstractNum>
  <w:abstractNum w:abstractNumId="5" w15:restartNumberingAfterBreak="0">
    <w:nsid w:val="37446CF4"/>
    <w:multiLevelType w:val="hybridMultilevel"/>
    <w:tmpl w:val="C2B40D74"/>
    <w:lvl w:ilvl="0" w:tplc="1B40AE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01DB9"/>
    <w:multiLevelType w:val="multilevel"/>
    <w:tmpl w:val="F5686166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7" w15:restartNumberingAfterBreak="0">
    <w:nsid w:val="4642222C"/>
    <w:multiLevelType w:val="multilevel"/>
    <w:tmpl w:val="F5686166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8" w15:restartNumberingAfterBreak="0">
    <w:nsid w:val="49300669"/>
    <w:multiLevelType w:val="multilevel"/>
    <w:tmpl w:val="D1427BF0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68" w:hanging="1800"/>
      </w:pPr>
      <w:rPr>
        <w:rFonts w:hint="default"/>
      </w:rPr>
    </w:lvl>
  </w:abstractNum>
  <w:abstractNum w:abstractNumId="9" w15:restartNumberingAfterBreak="0">
    <w:nsid w:val="519A4A52"/>
    <w:multiLevelType w:val="multilevel"/>
    <w:tmpl w:val="F5686166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1800"/>
      </w:pPr>
      <w:rPr>
        <w:rFonts w:hint="default"/>
      </w:rPr>
    </w:lvl>
  </w:abstractNum>
  <w:abstractNum w:abstractNumId="10" w15:restartNumberingAfterBreak="0">
    <w:nsid w:val="6D4F2E57"/>
    <w:multiLevelType w:val="multilevel"/>
    <w:tmpl w:val="88A6D67C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1800"/>
      </w:pPr>
      <w:rPr>
        <w:rFonts w:hint="default"/>
      </w:rPr>
    </w:lvl>
  </w:abstractNum>
  <w:abstractNum w:abstractNumId="11" w15:restartNumberingAfterBreak="0">
    <w:nsid w:val="6F2E7FC5"/>
    <w:multiLevelType w:val="hybridMultilevel"/>
    <w:tmpl w:val="E514D8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037AD"/>
    <w:multiLevelType w:val="hybridMultilevel"/>
    <w:tmpl w:val="B4E432A2"/>
    <w:lvl w:ilvl="0" w:tplc="83CC885C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12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8"/>
  </w:num>
  <w:num w:numId="10">
    <w:abstractNumId w:val="7"/>
  </w:num>
  <w:num w:numId="11">
    <w:abstractNumId w:val="6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1247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EE0"/>
    <w:rsid w:val="0000302D"/>
    <w:rsid w:val="00011BD9"/>
    <w:rsid w:val="00026499"/>
    <w:rsid w:val="00031275"/>
    <w:rsid w:val="00034310"/>
    <w:rsid w:val="00034D7C"/>
    <w:rsid w:val="000368C0"/>
    <w:rsid w:val="000502C3"/>
    <w:rsid w:val="000623F5"/>
    <w:rsid w:val="00062AD6"/>
    <w:rsid w:val="00064580"/>
    <w:rsid w:val="00065506"/>
    <w:rsid w:val="00067387"/>
    <w:rsid w:val="0006755A"/>
    <w:rsid w:val="00071588"/>
    <w:rsid w:val="0007283D"/>
    <w:rsid w:val="00073DEB"/>
    <w:rsid w:val="0007420E"/>
    <w:rsid w:val="000777A1"/>
    <w:rsid w:val="00083086"/>
    <w:rsid w:val="00087610"/>
    <w:rsid w:val="0009203F"/>
    <w:rsid w:val="000928F3"/>
    <w:rsid w:val="000A19BC"/>
    <w:rsid w:val="000A1B8A"/>
    <w:rsid w:val="000A234A"/>
    <w:rsid w:val="000A6B56"/>
    <w:rsid w:val="000B4A36"/>
    <w:rsid w:val="000B62C2"/>
    <w:rsid w:val="000B6EDC"/>
    <w:rsid w:val="000C0DF7"/>
    <w:rsid w:val="000C633B"/>
    <w:rsid w:val="000C7D86"/>
    <w:rsid w:val="000D0A20"/>
    <w:rsid w:val="000D27EF"/>
    <w:rsid w:val="000E04CB"/>
    <w:rsid w:val="000E08FC"/>
    <w:rsid w:val="000E14D7"/>
    <w:rsid w:val="000E166C"/>
    <w:rsid w:val="000E36B7"/>
    <w:rsid w:val="000E4C42"/>
    <w:rsid w:val="000E78FA"/>
    <w:rsid w:val="000F23D1"/>
    <w:rsid w:val="000F5145"/>
    <w:rsid w:val="000F7823"/>
    <w:rsid w:val="001015F6"/>
    <w:rsid w:val="0010215E"/>
    <w:rsid w:val="00107CB0"/>
    <w:rsid w:val="00110D30"/>
    <w:rsid w:val="00110E58"/>
    <w:rsid w:val="001119D7"/>
    <w:rsid w:val="0011234A"/>
    <w:rsid w:val="00113A97"/>
    <w:rsid w:val="001143BC"/>
    <w:rsid w:val="00117892"/>
    <w:rsid w:val="00120B57"/>
    <w:rsid w:val="0012464F"/>
    <w:rsid w:val="0012516E"/>
    <w:rsid w:val="00130977"/>
    <w:rsid w:val="00131524"/>
    <w:rsid w:val="0013412A"/>
    <w:rsid w:val="001400CF"/>
    <w:rsid w:val="00144820"/>
    <w:rsid w:val="001501F7"/>
    <w:rsid w:val="0015640F"/>
    <w:rsid w:val="001579C0"/>
    <w:rsid w:val="00162287"/>
    <w:rsid w:val="001629EA"/>
    <w:rsid w:val="001660B9"/>
    <w:rsid w:val="00172C70"/>
    <w:rsid w:val="00175881"/>
    <w:rsid w:val="00176A16"/>
    <w:rsid w:val="001803E2"/>
    <w:rsid w:val="00180835"/>
    <w:rsid w:val="00180B9D"/>
    <w:rsid w:val="00182C69"/>
    <w:rsid w:val="001853DA"/>
    <w:rsid w:val="00185FD7"/>
    <w:rsid w:val="00187369"/>
    <w:rsid w:val="0018770C"/>
    <w:rsid w:val="00191CCC"/>
    <w:rsid w:val="00191EF5"/>
    <w:rsid w:val="001959CB"/>
    <w:rsid w:val="001A2F88"/>
    <w:rsid w:val="001A3EB5"/>
    <w:rsid w:val="001A5261"/>
    <w:rsid w:val="001A633B"/>
    <w:rsid w:val="001B00A7"/>
    <w:rsid w:val="001B104E"/>
    <w:rsid w:val="001B32AA"/>
    <w:rsid w:val="001B3B9B"/>
    <w:rsid w:val="001B3BFE"/>
    <w:rsid w:val="001B6717"/>
    <w:rsid w:val="001C2C61"/>
    <w:rsid w:val="001D1CEF"/>
    <w:rsid w:val="001D3088"/>
    <w:rsid w:val="001D64C8"/>
    <w:rsid w:val="001D73B0"/>
    <w:rsid w:val="001D7AB2"/>
    <w:rsid w:val="001E132E"/>
    <w:rsid w:val="001E2D14"/>
    <w:rsid w:val="001E2D91"/>
    <w:rsid w:val="001E3C46"/>
    <w:rsid w:val="001E4AE9"/>
    <w:rsid w:val="001F05E8"/>
    <w:rsid w:val="001F1962"/>
    <w:rsid w:val="001F1C47"/>
    <w:rsid w:val="001F4353"/>
    <w:rsid w:val="001F6597"/>
    <w:rsid w:val="001F7871"/>
    <w:rsid w:val="00201D56"/>
    <w:rsid w:val="00201E58"/>
    <w:rsid w:val="00213AEA"/>
    <w:rsid w:val="002141AC"/>
    <w:rsid w:val="0021427E"/>
    <w:rsid w:val="00221B84"/>
    <w:rsid w:val="00223E19"/>
    <w:rsid w:val="002259BD"/>
    <w:rsid w:val="00225C59"/>
    <w:rsid w:val="00225D9B"/>
    <w:rsid w:val="002261A1"/>
    <w:rsid w:val="00230707"/>
    <w:rsid w:val="0023137F"/>
    <w:rsid w:val="00231939"/>
    <w:rsid w:val="00231A22"/>
    <w:rsid w:val="00235436"/>
    <w:rsid w:val="00237AC5"/>
    <w:rsid w:val="002403C3"/>
    <w:rsid w:val="002408DC"/>
    <w:rsid w:val="00246B0A"/>
    <w:rsid w:val="00250D3B"/>
    <w:rsid w:val="0025111E"/>
    <w:rsid w:val="002530FA"/>
    <w:rsid w:val="0025513F"/>
    <w:rsid w:val="00256ED1"/>
    <w:rsid w:val="00262376"/>
    <w:rsid w:val="0026318E"/>
    <w:rsid w:val="002663C6"/>
    <w:rsid w:val="002722F9"/>
    <w:rsid w:val="0027234A"/>
    <w:rsid w:val="00276519"/>
    <w:rsid w:val="00277098"/>
    <w:rsid w:val="002819D7"/>
    <w:rsid w:val="00281FCE"/>
    <w:rsid w:val="002821E0"/>
    <w:rsid w:val="00296164"/>
    <w:rsid w:val="002978F6"/>
    <w:rsid w:val="00297D59"/>
    <w:rsid w:val="002A02D7"/>
    <w:rsid w:val="002A20E6"/>
    <w:rsid w:val="002A58DC"/>
    <w:rsid w:val="002A5F48"/>
    <w:rsid w:val="002A714B"/>
    <w:rsid w:val="002B1893"/>
    <w:rsid w:val="002B2D9D"/>
    <w:rsid w:val="002B7455"/>
    <w:rsid w:val="002C1769"/>
    <w:rsid w:val="002C3994"/>
    <w:rsid w:val="002C55B8"/>
    <w:rsid w:val="002C6355"/>
    <w:rsid w:val="002E1A6D"/>
    <w:rsid w:val="002E768C"/>
    <w:rsid w:val="002F1C0A"/>
    <w:rsid w:val="002F39AC"/>
    <w:rsid w:val="002F4E06"/>
    <w:rsid w:val="002F55F5"/>
    <w:rsid w:val="002F64FB"/>
    <w:rsid w:val="003065A6"/>
    <w:rsid w:val="00306A18"/>
    <w:rsid w:val="00307D40"/>
    <w:rsid w:val="0031265E"/>
    <w:rsid w:val="00316508"/>
    <w:rsid w:val="00316566"/>
    <w:rsid w:val="003172E7"/>
    <w:rsid w:val="00321767"/>
    <w:rsid w:val="00326A8A"/>
    <w:rsid w:val="003271AE"/>
    <w:rsid w:val="003336C0"/>
    <w:rsid w:val="0034257F"/>
    <w:rsid w:val="00350ADD"/>
    <w:rsid w:val="00351780"/>
    <w:rsid w:val="00351E07"/>
    <w:rsid w:val="00352DD0"/>
    <w:rsid w:val="003614A9"/>
    <w:rsid w:val="003619D6"/>
    <w:rsid w:val="00361BCA"/>
    <w:rsid w:val="00362759"/>
    <w:rsid w:val="0036278D"/>
    <w:rsid w:val="00370E47"/>
    <w:rsid w:val="00373584"/>
    <w:rsid w:val="00374F90"/>
    <w:rsid w:val="00375C13"/>
    <w:rsid w:val="003806E8"/>
    <w:rsid w:val="00382E18"/>
    <w:rsid w:val="003837ED"/>
    <w:rsid w:val="00383D6B"/>
    <w:rsid w:val="00384D91"/>
    <w:rsid w:val="00385FAB"/>
    <w:rsid w:val="00387158"/>
    <w:rsid w:val="00393852"/>
    <w:rsid w:val="0039390E"/>
    <w:rsid w:val="0039616E"/>
    <w:rsid w:val="003A0ED9"/>
    <w:rsid w:val="003A100C"/>
    <w:rsid w:val="003A278E"/>
    <w:rsid w:val="003A4300"/>
    <w:rsid w:val="003A65C7"/>
    <w:rsid w:val="003B23E7"/>
    <w:rsid w:val="003B74F1"/>
    <w:rsid w:val="003C19F1"/>
    <w:rsid w:val="003C2668"/>
    <w:rsid w:val="003D1BDC"/>
    <w:rsid w:val="003D3412"/>
    <w:rsid w:val="003E0D66"/>
    <w:rsid w:val="003E18C5"/>
    <w:rsid w:val="003E3EE0"/>
    <w:rsid w:val="003E61B5"/>
    <w:rsid w:val="003E6C78"/>
    <w:rsid w:val="003F0DB6"/>
    <w:rsid w:val="003F2062"/>
    <w:rsid w:val="003F399A"/>
    <w:rsid w:val="003F3BB5"/>
    <w:rsid w:val="004002C7"/>
    <w:rsid w:val="0040246C"/>
    <w:rsid w:val="00411103"/>
    <w:rsid w:val="00412C4B"/>
    <w:rsid w:val="004132BB"/>
    <w:rsid w:val="00417EF1"/>
    <w:rsid w:val="00420B8B"/>
    <w:rsid w:val="00427828"/>
    <w:rsid w:val="00430D26"/>
    <w:rsid w:val="00436621"/>
    <w:rsid w:val="00440417"/>
    <w:rsid w:val="00441042"/>
    <w:rsid w:val="00446B14"/>
    <w:rsid w:val="00450147"/>
    <w:rsid w:val="00452751"/>
    <w:rsid w:val="00461BAB"/>
    <w:rsid w:val="00463C8F"/>
    <w:rsid w:val="00464ACF"/>
    <w:rsid w:val="004658A9"/>
    <w:rsid w:val="0047378E"/>
    <w:rsid w:val="00474FD9"/>
    <w:rsid w:val="004819A6"/>
    <w:rsid w:val="004832EA"/>
    <w:rsid w:val="00484868"/>
    <w:rsid w:val="00486368"/>
    <w:rsid w:val="00490B66"/>
    <w:rsid w:val="0049185E"/>
    <w:rsid w:val="00492CD3"/>
    <w:rsid w:val="0049529B"/>
    <w:rsid w:val="004A0DB0"/>
    <w:rsid w:val="004A2755"/>
    <w:rsid w:val="004A32C9"/>
    <w:rsid w:val="004A46C9"/>
    <w:rsid w:val="004A4830"/>
    <w:rsid w:val="004B4272"/>
    <w:rsid w:val="004C060B"/>
    <w:rsid w:val="004C1AC0"/>
    <w:rsid w:val="004C2253"/>
    <w:rsid w:val="004C2596"/>
    <w:rsid w:val="004C445F"/>
    <w:rsid w:val="004C74E5"/>
    <w:rsid w:val="004D073A"/>
    <w:rsid w:val="004D1A6E"/>
    <w:rsid w:val="004D2515"/>
    <w:rsid w:val="004D4838"/>
    <w:rsid w:val="004D786C"/>
    <w:rsid w:val="004E443E"/>
    <w:rsid w:val="004E57D6"/>
    <w:rsid w:val="004E729A"/>
    <w:rsid w:val="004F0252"/>
    <w:rsid w:val="004F15DF"/>
    <w:rsid w:val="004F6169"/>
    <w:rsid w:val="004F66D1"/>
    <w:rsid w:val="004F7BB9"/>
    <w:rsid w:val="00503262"/>
    <w:rsid w:val="00504C9F"/>
    <w:rsid w:val="005120B3"/>
    <w:rsid w:val="00524EF3"/>
    <w:rsid w:val="00526016"/>
    <w:rsid w:val="0052649A"/>
    <w:rsid w:val="005316BB"/>
    <w:rsid w:val="00531F96"/>
    <w:rsid w:val="005412CE"/>
    <w:rsid w:val="00541CD6"/>
    <w:rsid w:val="00543519"/>
    <w:rsid w:val="005439BE"/>
    <w:rsid w:val="00547854"/>
    <w:rsid w:val="0055117B"/>
    <w:rsid w:val="00553578"/>
    <w:rsid w:val="00553CD9"/>
    <w:rsid w:val="00561BE9"/>
    <w:rsid w:val="005838D8"/>
    <w:rsid w:val="00590390"/>
    <w:rsid w:val="005918EE"/>
    <w:rsid w:val="00591F7F"/>
    <w:rsid w:val="0059452F"/>
    <w:rsid w:val="005B30EC"/>
    <w:rsid w:val="005B44E4"/>
    <w:rsid w:val="005B46D2"/>
    <w:rsid w:val="005B558A"/>
    <w:rsid w:val="005C17EC"/>
    <w:rsid w:val="005C3A2E"/>
    <w:rsid w:val="005E1F3C"/>
    <w:rsid w:val="005E2030"/>
    <w:rsid w:val="005F0D49"/>
    <w:rsid w:val="005F35BC"/>
    <w:rsid w:val="005F5C85"/>
    <w:rsid w:val="0060043A"/>
    <w:rsid w:val="00601338"/>
    <w:rsid w:val="00602165"/>
    <w:rsid w:val="006067D6"/>
    <w:rsid w:val="00615CD3"/>
    <w:rsid w:val="00615F9C"/>
    <w:rsid w:val="00616DFB"/>
    <w:rsid w:val="00621D9A"/>
    <w:rsid w:val="00622A24"/>
    <w:rsid w:val="00626371"/>
    <w:rsid w:val="00630446"/>
    <w:rsid w:val="00630D7A"/>
    <w:rsid w:val="0064719F"/>
    <w:rsid w:val="00656ECC"/>
    <w:rsid w:val="0066099A"/>
    <w:rsid w:val="00662C0E"/>
    <w:rsid w:val="00666730"/>
    <w:rsid w:val="0066736F"/>
    <w:rsid w:val="00667BEF"/>
    <w:rsid w:val="00670AF2"/>
    <w:rsid w:val="00673A4E"/>
    <w:rsid w:val="00675888"/>
    <w:rsid w:val="00676292"/>
    <w:rsid w:val="0067732C"/>
    <w:rsid w:val="00686CD8"/>
    <w:rsid w:val="00691FB6"/>
    <w:rsid w:val="00694FEF"/>
    <w:rsid w:val="00696C8B"/>
    <w:rsid w:val="006A1F59"/>
    <w:rsid w:val="006A7A5D"/>
    <w:rsid w:val="006B0A46"/>
    <w:rsid w:val="006B0AEA"/>
    <w:rsid w:val="006B0FB9"/>
    <w:rsid w:val="006B1262"/>
    <w:rsid w:val="006B2ED7"/>
    <w:rsid w:val="006B4250"/>
    <w:rsid w:val="006B7088"/>
    <w:rsid w:val="006C2BF7"/>
    <w:rsid w:val="006C5C81"/>
    <w:rsid w:val="006C6812"/>
    <w:rsid w:val="006D1A3C"/>
    <w:rsid w:val="006D3021"/>
    <w:rsid w:val="006E6D71"/>
    <w:rsid w:val="006F298A"/>
    <w:rsid w:val="006F533B"/>
    <w:rsid w:val="006F5FF2"/>
    <w:rsid w:val="006F7037"/>
    <w:rsid w:val="006F7B0F"/>
    <w:rsid w:val="00703411"/>
    <w:rsid w:val="00703B1D"/>
    <w:rsid w:val="00710AF3"/>
    <w:rsid w:val="00713368"/>
    <w:rsid w:val="0071772A"/>
    <w:rsid w:val="0072571C"/>
    <w:rsid w:val="00735EE0"/>
    <w:rsid w:val="007405A5"/>
    <w:rsid w:val="00742952"/>
    <w:rsid w:val="00744A53"/>
    <w:rsid w:val="00747D39"/>
    <w:rsid w:val="0075126F"/>
    <w:rsid w:val="00752561"/>
    <w:rsid w:val="00753182"/>
    <w:rsid w:val="007537B4"/>
    <w:rsid w:val="00753FAC"/>
    <w:rsid w:val="00755F0A"/>
    <w:rsid w:val="00760ECB"/>
    <w:rsid w:val="007639F4"/>
    <w:rsid w:val="0076441F"/>
    <w:rsid w:val="00767E36"/>
    <w:rsid w:val="0077015D"/>
    <w:rsid w:val="007707F9"/>
    <w:rsid w:val="00771F4F"/>
    <w:rsid w:val="00772F7E"/>
    <w:rsid w:val="007741D8"/>
    <w:rsid w:val="00775AAD"/>
    <w:rsid w:val="00781499"/>
    <w:rsid w:val="0078260F"/>
    <w:rsid w:val="00786E39"/>
    <w:rsid w:val="007907E5"/>
    <w:rsid w:val="00791720"/>
    <w:rsid w:val="00791A05"/>
    <w:rsid w:val="007A243A"/>
    <w:rsid w:val="007A3C9E"/>
    <w:rsid w:val="007A4D9A"/>
    <w:rsid w:val="007B0E8D"/>
    <w:rsid w:val="007B349C"/>
    <w:rsid w:val="007B35C8"/>
    <w:rsid w:val="007B4B4A"/>
    <w:rsid w:val="007B6303"/>
    <w:rsid w:val="007C7009"/>
    <w:rsid w:val="007C7329"/>
    <w:rsid w:val="007C7505"/>
    <w:rsid w:val="007D2421"/>
    <w:rsid w:val="007D57DD"/>
    <w:rsid w:val="007D7457"/>
    <w:rsid w:val="007E2094"/>
    <w:rsid w:val="007E664E"/>
    <w:rsid w:val="007F2A11"/>
    <w:rsid w:val="007F3B9E"/>
    <w:rsid w:val="007F4FA8"/>
    <w:rsid w:val="007F75BF"/>
    <w:rsid w:val="008027FA"/>
    <w:rsid w:val="0081015E"/>
    <w:rsid w:val="00812653"/>
    <w:rsid w:val="00816200"/>
    <w:rsid w:val="00816B5A"/>
    <w:rsid w:val="008300BE"/>
    <w:rsid w:val="008324C5"/>
    <w:rsid w:val="00835EDD"/>
    <w:rsid w:val="0084297C"/>
    <w:rsid w:val="00843D67"/>
    <w:rsid w:val="00843DB0"/>
    <w:rsid w:val="00843F0F"/>
    <w:rsid w:val="00847D4C"/>
    <w:rsid w:val="00853F04"/>
    <w:rsid w:val="00854503"/>
    <w:rsid w:val="00856C33"/>
    <w:rsid w:val="0085766F"/>
    <w:rsid w:val="008631A8"/>
    <w:rsid w:val="00865C22"/>
    <w:rsid w:val="00867FA6"/>
    <w:rsid w:val="00870B2A"/>
    <w:rsid w:val="00873151"/>
    <w:rsid w:val="00874543"/>
    <w:rsid w:val="008756DD"/>
    <w:rsid w:val="00875B84"/>
    <w:rsid w:val="00877DAB"/>
    <w:rsid w:val="00880C0E"/>
    <w:rsid w:val="00887DA8"/>
    <w:rsid w:val="00887E66"/>
    <w:rsid w:val="00893651"/>
    <w:rsid w:val="008A51FD"/>
    <w:rsid w:val="008A7FD0"/>
    <w:rsid w:val="008B2654"/>
    <w:rsid w:val="008C03AA"/>
    <w:rsid w:val="008C1171"/>
    <w:rsid w:val="008C7F89"/>
    <w:rsid w:val="008D0C4A"/>
    <w:rsid w:val="008D0DA3"/>
    <w:rsid w:val="008D1364"/>
    <w:rsid w:val="008D2C63"/>
    <w:rsid w:val="008D39EA"/>
    <w:rsid w:val="008D4BE3"/>
    <w:rsid w:val="008E0307"/>
    <w:rsid w:val="008E2820"/>
    <w:rsid w:val="008E4A57"/>
    <w:rsid w:val="008F17D6"/>
    <w:rsid w:val="008F30E8"/>
    <w:rsid w:val="008F60C1"/>
    <w:rsid w:val="008F78B8"/>
    <w:rsid w:val="00905209"/>
    <w:rsid w:val="009119CE"/>
    <w:rsid w:val="00913696"/>
    <w:rsid w:val="0092017E"/>
    <w:rsid w:val="00922917"/>
    <w:rsid w:val="009250C5"/>
    <w:rsid w:val="00925E0C"/>
    <w:rsid w:val="00930A16"/>
    <w:rsid w:val="009317EE"/>
    <w:rsid w:val="009336DF"/>
    <w:rsid w:val="00933C17"/>
    <w:rsid w:val="00940FB6"/>
    <w:rsid w:val="00941938"/>
    <w:rsid w:val="00941E64"/>
    <w:rsid w:val="00947188"/>
    <w:rsid w:val="009473A8"/>
    <w:rsid w:val="0095049F"/>
    <w:rsid w:val="00950C54"/>
    <w:rsid w:val="009514AE"/>
    <w:rsid w:val="00951EF8"/>
    <w:rsid w:val="009538E3"/>
    <w:rsid w:val="00955E4E"/>
    <w:rsid w:val="00960060"/>
    <w:rsid w:val="009605CD"/>
    <w:rsid w:val="009609CC"/>
    <w:rsid w:val="00961DA1"/>
    <w:rsid w:val="009708E6"/>
    <w:rsid w:val="009716AE"/>
    <w:rsid w:val="0097289F"/>
    <w:rsid w:val="00976E58"/>
    <w:rsid w:val="009833F2"/>
    <w:rsid w:val="00987509"/>
    <w:rsid w:val="009944A4"/>
    <w:rsid w:val="009A20DD"/>
    <w:rsid w:val="009A2A3A"/>
    <w:rsid w:val="009B131F"/>
    <w:rsid w:val="009B7B9F"/>
    <w:rsid w:val="009C144A"/>
    <w:rsid w:val="009C1A3B"/>
    <w:rsid w:val="009C1E05"/>
    <w:rsid w:val="009C2926"/>
    <w:rsid w:val="009C45FF"/>
    <w:rsid w:val="009C5C45"/>
    <w:rsid w:val="009D481B"/>
    <w:rsid w:val="009D545E"/>
    <w:rsid w:val="009E1C20"/>
    <w:rsid w:val="009E4A0B"/>
    <w:rsid w:val="009F1B46"/>
    <w:rsid w:val="009F2BAA"/>
    <w:rsid w:val="009F3EE5"/>
    <w:rsid w:val="009F73C9"/>
    <w:rsid w:val="00A00A27"/>
    <w:rsid w:val="00A02B86"/>
    <w:rsid w:val="00A07F36"/>
    <w:rsid w:val="00A116EF"/>
    <w:rsid w:val="00A133D2"/>
    <w:rsid w:val="00A17505"/>
    <w:rsid w:val="00A20608"/>
    <w:rsid w:val="00A225B4"/>
    <w:rsid w:val="00A22A36"/>
    <w:rsid w:val="00A24679"/>
    <w:rsid w:val="00A256E9"/>
    <w:rsid w:val="00A279C7"/>
    <w:rsid w:val="00A27E04"/>
    <w:rsid w:val="00A307B8"/>
    <w:rsid w:val="00A321EC"/>
    <w:rsid w:val="00A326A8"/>
    <w:rsid w:val="00A40CC2"/>
    <w:rsid w:val="00A41371"/>
    <w:rsid w:val="00A417D5"/>
    <w:rsid w:val="00A42994"/>
    <w:rsid w:val="00A448B1"/>
    <w:rsid w:val="00A460C3"/>
    <w:rsid w:val="00A47E81"/>
    <w:rsid w:val="00A514CE"/>
    <w:rsid w:val="00A57A31"/>
    <w:rsid w:val="00A74912"/>
    <w:rsid w:val="00A8116D"/>
    <w:rsid w:val="00A820D2"/>
    <w:rsid w:val="00A86FBE"/>
    <w:rsid w:val="00A9338A"/>
    <w:rsid w:val="00A957CC"/>
    <w:rsid w:val="00AA279F"/>
    <w:rsid w:val="00AA3128"/>
    <w:rsid w:val="00AA4F8F"/>
    <w:rsid w:val="00AB135F"/>
    <w:rsid w:val="00AB3546"/>
    <w:rsid w:val="00AB7521"/>
    <w:rsid w:val="00AC2C0D"/>
    <w:rsid w:val="00AC466D"/>
    <w:rsid w:val="00AC4FE1"/>
    <w:rsid w:val="00AD106C"/>
    <w:rsid w:val="00AD4D95"/>
    <w:rsid w:val="00AD6891"/>
    <w:rsid w:val="00AD6A02"/>
    <w:rsid w:val="00AD6A84"/>
    <w:rsid w:val="00AD7647"/>
    <w:rsid w:val="00AE0280"/>
    <w:rsid w:val="00AE3629"/>
    <w:rsid w:val="00AE4461"/>
    <w:rsid w:val="00AE6A33"/>
    <w:rsid w:val="00AF0D60"/>
    <w:rsid w:val="00AF2159"/>
    <w:rsid w:val="00AF482D"/>
    <w:rsid w:val="00AF5C1E"/>
    <w:rsid w:val="00B00E29"/>
    <w:rsid w:val="00B01C74"/>
    <w:rsid w:val="00B04970"/>
    <w:rsid w:val="00B05681"/>
    <w:rsid w:val="00B05798"/>
    <w:rsid w:val="00B07C9B"/>
    <w:rsid w:val="00B12B77"/>
    <w:rsid w:val="00B143FF"/>
    <w:rsid w:val="00B16FD0"/>
    <w:rsid w:val="00B226FB"/>
    <w:rsid w:val="00B24210"/>
    <w:rsid w:val="00B2435D"/>
    <w:rsid w:val="00B25351"/>
    <w:rsid w:val="00B30206"/>
    <w:rsid w:val="00B32474"/>
    <w:rsid w:val="00B36A5F"/>
    <w:rsid w:val="00B37D29"/>
    <w:rsid w:val="00B40B74"/>
    <w:rsid w:val="00B44759"/>
    <w:rsid w:val="00B47379"/>
    <w:rsid w:val="00B503B2"/>
    <w:rsid w:val="00B53607"/>
    <w:rsid w:val="00B547DE"/>
    <w:rsid w:val="00B553D7"/>
    <w:rsid w:val="00B56393"/>
    <w:rsid w:val="00B5778B"/>
    <w:rsid w:val="00B61412"/>
    <w:rsid w:val="00B61602"/>
    <w:rsid w:val="00B66AEB"/>
    <w:rsid w:val="00B7262A"/>
    <w:rsid w:val="00B75776"/>
    <w:rsid w:val="00B8002C"/>
    <w:rsid w:val="00B804E4"/>
    <w:rsid w:val="00B81768"/>
    <w:rsid w:val="00B848DC"/>
    <w:rsid w:val="00B91664"/>
    <w:rsid w:val="00B922B7"/>
    <w:rsid w:val="00B95921"/>
    <w:rsid w:val="00BA0337"/>
    <w:rsid w:val="00BA1C24"/>
    <w:rsid w:val="00BA4492"/>
    <w:rsid w:val="00BA5D2F"/>
    <w:rsid w:val="00BB1516"/>
    <w:rsid w:val="00BB2BCA"/>
    <w:rsid w:val="00BB3DB6"/>
    <w:rsid w:val="00BB4342"/>
    <w:rsid w:val="00BB47DB"/>
    <w:rsid w:val="00BB557D"/>
    <w:rsid w:val="00BC5136"/>
    <w:rsid w:val="00BC568E"/>
    <w:rsid w:val="00BC7639"/>
    <w:rsid w:val="00BC795B"/>
    <w:rsid w:val="00BD1175"/>
    <w:rsid w:val="00BD11B7"/>
    <w:rsid w:val="00BD176B"/>
    <w:rsid w:val="00BD29D6"/>
    <w:rsid w:val="00BD477A"/>
    <w:rsid w:val="00BD4CFB"/>
    <w:rsid w:val="00BD6AF7"/>
    <w:rsid w:val="00BE6937"/>
    <w:rsid w:val="00BF2DDE"/>
    <w:rsid w:val="00BF358B"/>
    <w:rsid w:val="00BF6B22"/>
    <w:rsid w:val="00C025DA"/>
    <w:rsid w:val="00C04126"/>
    <w:rsid w:val="00C046E9"/>
    <w:rsid w:val="00C068A1"/>
    <w:rsid w:val="00C130D2"/>
    <w:rsid w:val="00C15960"/>
    <w:rsid w:val="00C27399"/>
    <w:rsid w:val="00C27F2E"/>
    <w:rsid w:val="00C30BA5"/>
    <w:rsid w:val="00C31346"/>
    <w:rsid w:val="00C314B2"/>
    <w:rsid w:val="00C31F53"/>
    <w:rsid w:val="00C3248E"/>
    <w:rsid w:val="00C33F5A"/>
    <w:rsid w:val="00C448B3"/>
    <w:rsid w:val="00C45F9A"/>
    <w:rsid w:val="00C46D46"/>
    <w:rsid w:val="00C56CBC"/>
    <w:rsid w:val="00C61322"/>
    <w:rsid w:val="00C6201A"/>
    <w:rsid w:val="00C62476"/>
    <w:rsid w:val="00C67F66"/>
    <w:rsid w:val="00C71912"/>
    <w:rsid w:val="00C7513A"/>
    <w:rsid w:val="00C75A7A"/>
    <w:rsid w:val="00C77EBE"/>
    <w:rsid w:val="00C803E9"/>
    <w:rsid w:val="00C84D13"/>
    <w:rsid w:val="00C8568B"/>
    <w:rsid w:val="00C85ED6"/>
    <w:rsid w:val="00C905EC"/>
    <w:rsid w:val="00C9194F"/>
    <w:rsid w:val="00C93536"/>
    <w:rsid w:val="00C93E60"/>
    <w:rsid w:val="00C979EF"/>
    <w:rsid w:val="00C97EBA"/>
    <w:rsid w:val="00CA56E1"/>
    <w:rsid w:val="00CA6B50"/>
    <w:rsid w:val="00CA712B"/>
    <w:rsid w:val="00CA7754"/>
    <w:rsid w:val="00CB077B"/>
    <w:rsid w:val="00CB0F11"/>
    <w:rsid w:val="00CB22D3"/>
    <w:rsid w:val="00CB5FC8"/>
    <w:rsid w:val="00CC1505"/>
    <w:rsid w:val="00CD1ACA"/>
    <w:rsid w:val="00CD24DD"/>
    <w:rsid w:val="00CD31B0"/>
    <w:rsid w:val="00CE3161"/>
    <w:rsid w:val="00CE3703"/>
    <w:rsid w:val="00CE3E7B"/>
    <w:rsid w:val="00CE5399"/>
    <w:rsid w:val="00CE586A"/>
    <w:rsid w:val="00CE6212"/>
    <w:rsid w:val="00CE7F6C"/>
    <w:rsid w:val="00CF1025"/>
    <w:rsid w:val="00CF1342"/>
    <w:rsid w:val="00CF3658"/>
    <w:rsid w:val="00CF71BA"/>
    <w:rsid w:val="00D01D53"/>
    <w:rsid w:val="00D07BFF"/>
    <w:rsid w:val="00D171A7"/>
    <w:rsid w:val="00D20DA2"/>
    <w:rsid w:val="00D21038"/>
    <w:rsid w:val="00D2380A"/>
    <w:rsid w:val="00D32A9E"/>
    <w:rsid w:val="00D33CE8"/>
    <w:rsid w:val="00D33E7D"/>
    <w:rsid w:val="00D35349"/>
    <w:rsid w:val="00D43FCF"/>
    <w:rsid w:val="00D47447"/>
    <w:rsid w:val="00D5105F"/>
    <w:rsid w:val="00D55FBB"/>
    <w:rsid w:val="00D624B8"/>
    <w:rsid w:val="00D67A64"/>
    <w:rsid w:val="00D73B8C"/>
    <w:rsid w:val="00D7470E"/>
    <w:rsid w:val="00D8192D"/>
    <w:rsid w:val="00D8246C"/>
    <w:rsid w:val="00D85584"/>
    <w:rsid w:val="00D86908"/>
    <w:rsid w:val="00D943FF"/>
    <w:rsid w:val="00D9544D"/>
    <w:rsid w:val="00DA2465"/>
    <w:rsid w:val="00DB0119"/>
    <w:rsid w:val="00DB345D"/>
    <w:rsid w:val="00DB3B57"/>
    <w:rsid w:val="00DB4D31"/>
    <w:rsid w:val="00DB6ED1"/>
    <w:rsid w:val="00DB733C"/>
    <w:rsid w:val="00DB78E2"/>
    <w:rsid w:val="00DC0381"/>
    <w:rsid w:val="00DC15CD"/>
    <w:rsid w:val="00DC1BF8"/>
    <w:rsid w:val="00DC766F"/>
    <w:rsid w:val="00DD3F28"/>
    <w:rsid w:val="00DD7875"/>
    <w:rsid w:val="00DE37BD"/>
    <w:rsid w:val="00DE4FCC"/>
    <w:rsid w:val="00DE74D9"/>
    <w:rsid w:val="00DF1CF9"/>
    <w:rsid w:val="00DF35BC"/>
    <w:rsid w:val="00DF71EB"/>
    <w:rsid w:val="00E01C70"/>
    <w:rsid w:val="00E02BEC"/>
    <w:rsid w:val="00E02F22"/>
    <w:rsid w:val="00E0435B"/>
    <w:rsid w:val="00E04CB6"/>
    <w:rsid w:val="00E0606B"/>
    <w:rsid w:val="00E06716"/>
    <w:rsid w:val="00E07CB7"/>
    <w:rsid w:val="00E10200"/>
    <w:rsid w:val="00E10925"/>
    <w:rsid w:val="00E12B9D"/>
    <w:rsid w:val="00E1373E"/>
    <w:rsid w:val="00E22250"/>
    <w:rsid w:val="00E24023"/>
    <w:rsid w:val="00E2412E"/>
    <w:rsid w:val="00E24DC5"/>
    <w:rsid w:val="00E250B8"/>
    <w:rsid w:val="00E256F8"/>
    <w:rsid w:val="00E30A6A"/>
    <w:rsid w:val="00E3134C"/>
    <w:rsid w:val="00E3374E"/>
    <w:rsid w:val="00E33D4C"/>
    <w:rsid w:val="00E37E2D"/>
    <w:rsid w:val="00E4240E"/>
    <w:rsid w:val="00E437C0"/>
    <w:rsid w:val="00E45C12"/>
    <w:rsid w:val="00E502A9"/>
    <w:rsid w:val="00E51D0D"/>
    <w:rsid w:val="00E5383A"/>
    <w:rsid w:val="00E61C03"/>
    <w:rsid w:val="00E65327"/>
    <w:rsid w:val="00E667A7"/>
    <w:rsid w:val="00E675CB"/>
    <w:rsid w:val="00E675E0"/>
    <w:rsid w:val="00E70439"/>
    <w:rsid w:val="00E70EB9"/>
    <w:rsid w:val="00E73F76"/>
    <w:rsid w:val="00E81F5F"/>
    <w:rsid w:val="00E8228A"/>
    <w:rsid w:val="00E82F65"/>
    <w:rsid w:val="00E849DE"/>
    <w:rsid w:val="00E85AE8"/>
    <w:rsid w:val="00E86091"/>
    <w:rsid w:val="00E90634"/>
    <w:rsid w:val="00E9251E"/>
    <w:rsid w:val="00E93B5B"/>
    <w:rsid w:val="00E96E6C"/>
    <w:rsid w:val="00E97528"/>
    <w:rsid w:val="00EA17A9"/>
    <w:rsid w:val="00EA3234"/>
    <w:rsid w:val="00EA3623"/>
    <w:rsid w:val="00EA3A18"/>
    <w:rsid w:val="00EA5DEA"/>
    <w:rsid w:val="00EB14B2"/>
    <w:rsid w:val="00EB342F"/>
    <w:rsid w:val="00EB3C8C"/>
    <w:rsid w:val="00EB50E2"/>
    <w:rsid w:val="00EB7431"/>
    <w:rsid w:val="00EC4217"/>
    <w:rsid w:val="00EC441E"/>
    <w:rsid w:val="00EC48FA"/>
    <w:rsid w:val="00EC523E"/>
    <w:rsid w:val="00ED6243"/>
    <w:rsid w:val="00ED638E"/>
    <w:rsid w:val="00ED693B"/>
    <w:rsid w:val="00EE406F"/>
    <w:rsid w:val="00EE582A"/>
    <w:rsid w:val="00EF1B5D"/>
    <w:rsid w:val="00EF2C46"/>
    <w:rsid w:val="00EF52BB"/>
    <w:rsid w:val="00F01FCA"/>
    <w:rsid w:val="00F0210B"/>
    <w:rsid w:val="00F02A2C"/>
    <w:rsid w:val="00F05E27"/>
    <w:rsid w:val="00F06DB0"/>
    <w:rsid w:val="00F1437F"/>
    <w:rsid w:val="00F15DF6"/>
    <w:rsid w:val="00F22C34"/>
    <w:rsid w:val="00F24AAE"/>
    <w:rsid w:val="00F26590"/>
    <w:rsid w:val="00F3151F"/>
    <w:rsid w:val="00F330AA"/>
    <w:rsid w:val="00F3704F"/>
    <w:rsid w:val="00F40A83"/>
    <w:rsid w:val="00F43343"/>
    <w:rsid w:val="00F5182C"/>
    <w:rsid w:val="00F522D5"/>
    <w:rsid w:val="00F5721D"/>
    <w:rsid w:val="00F6050C"/>
    <w:rsid w:val="00F64936"/>
    <w:rsid w:val="00F67F52"/>
    <w:rsid w:val="00F70BD0"/>
    <w:rsid w:val="00F7265D"/>
    <w:rsid w:val="00F731B2"/>
    <w:rsid w:val="00F733BE"/>
    <w:rsid w:val="00F76AD8"/>
    <w:rsid w:val="00F80A33"/>
    <w:rsid w:val="00F8301A"/>
    <w:rsid w:val="00F8772D"/>
    <w:rsid w:val="00FA1B82"/>
    <w:rsid w:val="00FA5039"/>
    <w:rsid w:val="00FA5C0B"/>
    <w:rsid w:val="00FB2BA9"/>
    <w:rsid w:val="00FB3CDB"/>
    <w:rsid w:val="00FB42EE"/>
    <w:rsid w:val="00FC129C"/>
    <w:rsid w:val="00FC25E0"/>
    <w:rsid w:val="00FC6511"/>
    <w:rsid w:val="00FD13C4"/>
    <w:rsid w:val="00FD5100"/>
    <w:rsid w:val="00FE7CA6"/>
    <w:rsid w:val="00FF5627"/>
    <w:rsid w:val="1C7C78F0"/>
    <w:rsid w:val="36208E30"/>
    <w:rsid w:val="6B58B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FC5B93"/>
  <w15:docId w15:val="{AD810B4A-88B4-4E95-AB79-0DDFDA4F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9390E"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styleId="Paantrat">
    <w:name w:val="Subtitle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E250B8"/>
    <w:rPr>
      <w:rFonts w:ascii="Tahoma" w:hAnsi="Tahoma" w:cs="Tahoma"/>
      <w:sz w:val="16"/>
      <w:szCs w:val="16"/>
    </w:rPr>
  </w:style>
  <w:style w:type="character" w:styleId="Grietas">
    <w:name w:val="Strong"/>
    <w:uiPriority w:val="22"/>
    <w:qFormat/>
    <w:rsid w:val="001D7AB2"/>
    <w:rPr>
      <w:b/>
      <w:bCs/>
    </w:rPr>
  </w:style>
  <w:style w:type="paragraph" w:customStyle="1" w:styleId="Default">
    <w:name w:val="Default"/>
    <w:rsid w:val="0044041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B78E2"/>
    <w:rPr>
      <w:b/>
      <w:bCs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DB78E2"/>
    <w:rPr>
      <w:rFonts w:ascii="HelveticaLT" w:hAnsi="HelveticaLT"/>
      <w:lang w:val="en-GB" w:eastAsia="en-US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B78E2"/>
    <w:rPr>
      <w:rFonts w:ascii="HelveticaLT" w:hAnsi="HelveticaLT"/>
      <w:b/>
      <w:bCs/>
      <w:lang w:val="en-GB" w:eastAsia="en-US"/>
    </w:rPr>
  </w:style>
  <w:style w:type="paragraph" w:styleId="Pagrindinistekstas">
    <w:name w:val="Body Text"/>
    <w:basedOn w:val="prastasis"/>
    <w:link w:val="PagrindinistekstasDiagrama"/>
    <w:rsid w:val="002A20E6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2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A20E6"/>
    <w:rPr>
      <w:sz w:val="22"/>
    </w:rPr>
  </w:style>
  <w:style w:type="paragraph" w:styleId="Pagrindiniotekstotrauka">
    <w:name w:val="Body Text Indent"/>
    <w:basedOn w:val="prastasis"/>
    <w:link w:val="PagrindiniotekstotraukaDiagrama"/>
    <w:rsid w:val="002A20E6"/>
    <w:pPr>
      <w:overflowPunct/>
      <w:autoSpaceDE/>
      <w:autoSpaceDN/>
      <w:adjustRightInd/>
      <w:ind w:firstLine="720"/>
      <w:jc w:val="both"/>
      <w:textAlignment w:val="auto"/>
    </w:pPr>
    <w:rPr>
      <w:rFonts w:ascii="Times New Roman" w:hAnsi="Times New Roman"/>
      <w:sz w:val="24"/>
      <w:lang w:val="lt-LT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A20E6"/>
    <w:rPr>
      <w:sz w:val="24"/>
    </w:rPr>
  </w:style>
  <w:style w:type="paragraph" w:styleId="Pagrindinistekstas2">
    <w:name w:val="Body Text 2"/>
    <w:basedOn w:val="prastasis"/>
    <w:link w:val="Pagrindinistekstas2Diagrama"/>
    <w:rsid w:val="002A20E6"/>
    <w:pPr>
      <w:overflowPunct/>
      <w:autoSpaceDE/>
      <w:autoSpaceDN/>
      <w:adjustRightInd/>
      <w:jc w:val="both"/>
      <w:textAlignment w:val="auto"/>
    </w:pPr>
    <w:rPr>
      <w:rFonts w:ascii="Times New Roman" w:hAnsi="Times New Roman"/>
      <w:sz w:val="28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2A20E6"/>
    <w:rPr>
      <w:sz w:val="28"/>
      <w:lang w:eastAsia="en-US"/>
    </w:rPr>
  </w:style>
  <w:style w:type="paragraph" w:styleId="Sraopastraipa">
    <w:name w:val="List Paragraph"/>
    <w:basedOn w:val="prastasis"/>
    <w:qFormat/>
    <w:rsid w:val="004A2755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243A"/>
    <w:rPr>
      <w:rFonts w:ascii="HelveticaLT" w:hAnsi="Helvetica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72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7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71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80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645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0605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nyksciai.l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ECFFBDDA118244861569856C5AC6C3" ma:contentTypeVersion="0" ma:contentTypeDescription="Kurkite naują dokumentą." ma:contentTypeScope="" ma:versionID="e894898859fc6bec26f1b7b2ed962da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E3A154-40F2-46D9-A180-5F4766EC40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E0AF36-124D-4478-8F23-6C137E7FD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E0D23D-E5A8-4E33-ACF9-DC8A39EA6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73E2F1-86C5-4BD4-8F1F-D2C9C5672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isakymas.dot</Template>
  <TotalTime>0</TotalTime>
  <Pages>6</Pages>
  <Words>6939</Words>
  <Characters>3956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dd4c2fcb-5906-408d-959b-330dd9fdbc66</vt:lpstr>
      <vt:lpstr>dd4c2fcb-5906-408d-959b-330dd9fdbc66</vt:lpstr>
    </vt:vector>
  </TitlesOfParts>
  <Company>VKS</Company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dd4c2fcb-5906-408d-959b-330dd9fdbc66</dc:title>
  <dc:creator>abirietiene</dc:creator>
  <cp:lastModifiedBy>Taryba</cp:lastModifiedBy>
  <cp:revision>2</cp:revision>
  <cp:lastPrinted>2020-06-16T12:43:00Z</cp:lastPrinted>
  <dcterms:created xsi:type="dcterms:W3CDTF">2020-07-23T11:50:00Z</dcterms:created>
  <dcterms:modified xsi:type="dcterms:W3CDTF">2020-07-23T11:50:00Z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akymai">
    <vt:lpwstr>Isakymai</vt:lpwstr>
  </property>
  <property fmtid="{D5CDD505-2E9C-101B-9397-08002B2CF9AE}" pid="3" name="ContentTypeId">
    <vt:lpwstr>0x010100D8ECFFBDDA118244861569856C5AC6C3</vt:lpwstr>
  </property>
  <property fmtid="{D5CDD505-2E9C-101B-9397-08002B2CF9AE}" pid="4" name="Komentarai">
    <vt:lpwstr>Koreguota vizavimo metu</vt:lpwstr>
  </property>
</Properties>
</file>